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F6218" w14:textId="36903007" w:rsidR="00A60898" w:rsidRPr="002C3BDD" w:rsidRDefault="00A60898" w:rsidP="00A60898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2C3BDD">
        <w:rPr>
          <w:rFonts w:ascii="Times New Roman" w:eastAsia="SimSun" w:hAnsi="Times New Roman"/>
          <w:b/>
          <w:sz w:val="24"/>
          <w:lang w:val="en-US" w:eastAsia="zh-CN"/>
        </w:rPr>
        <w:t>3GPP TSG RAN WG1 Meeting #88</w:t>
      </w:r>
      <w:r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       </w:t>
      </w:r>
      <w:r w:rsidR="00147A09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  R1-1705501</w:t>
      </w:r>
    </w:p>
    <w:p w14:paraId="39C32955" w14:textId="77777777" w:rsidR="00A60898" w:rsidRDefault="00A60898" w:rsidP="00A60898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Spokane, USA, </w:t>
      </w:r>
      <w:r>
        <w:rPr>
          <w:rFonts w:ascii="Times New Roman" w:eastAsia="SimSun" w:hAnsi="Times New Roman"/>
          <w:b/>
          <w:sz w:val="24"/>
          <w:lang w:val="en-US" w:eastAsia="zh-CN"/>
        </w:rPr>
        <w:t>3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rd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7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April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0F1569F7" w14:textId="77777777" w:rsidR="00A60898" w:rsidRDefault="00A60898" w:rsidP="00A60898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438ED22A" w14:textId="58C61C99" w:rsidR="00A60898" w:rsidRPr="00611209" w:rsidRDefault="00A60898" w:rsidP="00A60898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1.1.2.2</w:t>
      </w:r>
    </w:p>
    <w:p w14:paraId="59218041" w14:textId="77777777" w:rsidR="00A60898" w:rsidRPr="00611209" w:rsidRDefault="00A60898" w:rsidP="00A60898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</w:r>
      <w:proofErr w:type="spellStart"/>
      <w:r w:rsidRPr="00611209">
        <w:rPr>
          <w:b/>
          <w:bCs/>
          <w:sz w:val="24"/>
          <w:lang w:val="en-US"/>
        </w:rPr>
        <w:t>InterDigital</w:t>
      </w:r>
      <w:proofErr w:type="spellEnd"/>
      <w:r w:rsidRPr="00611209">
        <w:rPr>
          <w:b/>
          <w:bCs/>
          <w:sz w:val="24"/>
          <w:lang w:val="en-US"/>
        </w:rPr>
        <w:t xml:space="preserve"> Communications</w:t>
      </w:r>
    </w:p>
    <w:p w14:paraId="4F02292E" w14:textId="52094A5D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A60898">
        <w:rPr>
          <w:b/>
          <w:bCs/>
          <w:sz w:val="24"/>
          <w:lang w:val="en-US"/>
        </w:rPr>
        <w:t>O</w:t>
      </w:r>
      <w:r w:rsidR="005E612E">
        <w:rPr>
          <w:b/>
          <w:bCs/>
          <w:sz w:val="24"/>
          <w:lang w:val="en-US"/>
        </w:rPr>
        <w:t xml:space="preserve">n </w:t>
      </w:r>
      <w:r w:rsidR="00D26078">
        <w:rPr>
          <w:b/>
          <w:bCs/>
          <w:sz w:val="24"/>
          <w:lang w:val="en-US"/>
        </w:rPr>
        <w:t>System Information Delivery</w:t>
      </w:r>
      <w:r w:rsidR="00AA3D68">
        <w:rPr>
          <w:b/>
          <w:bCs/>
          <w:sz w:val="24"/>
          <w:lang w:val="en-US"/>
        </w:rPr>
        <w:t xml:space="preserve"> in NR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3F2115C8" w14:textId="77777777" w:rsidR="00E6221E" w:rsidRPr="00DE1E23" w:rsidRDefault="00E6221E" w:rsidP="00E6221E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34D7C7C" w14:textId="3C74307C" w:rsidR="00E6221E" w:rsidRDefault="00E6221E" w:rsidP="00E6221E">
      <w:r w:rsidRPr="00730482">
        <w:t xml:space="preserve">It was agreed in the RAN1 meeting #85 </w:t>
      </w:r>
      <w:r>
        <w:fldChar w:fldCharType="begin"/>
      </w:r>
      <w:r>
        <w:instrText xml:space="preserve"> REF _Ref471649889 \r \h </w:instrText>
      </w:r>
      <w:r>
        <w:fldChar w:fldCharType="separate"/>
      </w:r>
      <w:r w:rsidR="00BE26D7">
        <w:t>[1]</w:t>
      </w:r>
      <w:r>
        <w:fldChar w:fldCharType="end"/>
      </w:r>
      <w:r w:rsidRPr="00730482">
        <w:t xml:space="preserve"> that both multi-beam based and single-beam based approaches should be studied for broadcast channel and system information </w:t>
      </w:r>
      <w:r>
        <w:t>transmission</w:t>
      </w:r>
      <w:r w:rsidRPr="00730482">
        <w:t xml:space="preserve">. In addition, </w:t>
      </w:r>
      <w:r w:rsidR="00B043D0">
        <w:t xml:space="preserve">in the RAN1 meeting NR Ad-Hoc </w:t>
      </w:r>
      <w:r w:rsidR="00B043D0">
        <w:fldChar w:fldCharType="begin"/>
      </w:r>
      <w:r w:rsidR="00B043D0">
        <w:instrText xml:space="preserve"> REF _Ref473842049 \r \h </w:instrText>
      </w:r>
      <w:r w:rsidR="00B043D0">
        <w:fldChar w:fldCharType="separate"/>
      </w:r>
      <w:r w:rsidR="00BE26D7">
        <w:t>[2]</w:t>
      </w:r>
      <w:r w:rsidR="00B043D0">
        <w:fldChar w:fldCharType="end"/>
      </w:r>
      <w:r w:rsidR="00B043D0">
        <w:t xml:space="preserve"> </w:t>
      </w:r>
      <w:r>
        <w:t>the following were agreed:</w:t>
      </w:r>
      <w:r w:rsidRPr="00730482">
        <w:t xml:space="preserve"> </w:t>
      </w:r>
    </w:p>
    <w:p w14:paraId="0D9D5D71" w14:textId="77777777" w:rsidR="00B043D0" w:rsidRPr="001E07BB" w:rsidRDefault="00B043D0" w:rsidP="00B043D0">
      <w:pPr>
        <w:rPr>
          <w:rFonts w:eastAsia="MS Mincho"/>
          <w:b/>
          <w:u w:val="single"/>
          <w:lang w:eastAsia="ja-JP"/>
        </w:rPr>
      </w:pPr>
      <w:r w:rsidRPr="001E07BB">
        <w:rPr>
          <w:rFonts w:eastAsia="MS Mincho"/>
          <w:b/>
          <w:u w:val="single"/>
          <w:lang w:eastAsia="ja-JP"/>
        </w:rPr>
        <w:t>Agreement:</w:t>
      </w:r>
    </w:p>
    <w:p w14:paraId="69167B09" w14:textId="77777777" w:rsidR="00B043D0" w:rsidRPr="0066472B" w:rsidRDefault="00B043D0" w:rsidP="00B043D0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NR-PBCH contents shall include:</w:t>
      </w:r>
    </w:p>
    <w:p w14:paraId="1E7AF0F2" w14:textId="77777777" w:rsidR="00B043D0" w:rsidRPr="0066472B" w:rsidRDefault="00B043D0" w:rsidP="00B043D0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At least part of the SFN (system frame number)</w:t>
      </w:r>
    </w:p>
    <w:p w14:paraId="6D7A443C" w14:textId="77777777" w:rsidR="00B043D0" w:rsidRPr="0066472B" w:rsidRDefault="00B043D0" w:rsidP="00B043D0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FFS on the number of bits used to indicate SFN</w:t>
      </w:r>
    </w:p>
    <w:p w14:paraId="0698A737" w14:textId="77777777" w:rsidR="00B043D0" w:rsidRPr="0066472B" w:rsidRDefault="00B043D0" w:rsidP="00B043D0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FFS how much of the SFN is indicated explicitly, and how much (if any) is indicated implicitly</w:t>
      </w:r>
    </w:p>
    <w:p w14:paraId="29538E5F" w14:textId="77777777" w:rsidR="00B043D0" w:rsidRPr="0066472B" w:rsidRDefault="00B043D0" w:rsidP="00B043D0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CRC (FFS number of bits)</w:t>
      </w:r>
    </w:p>
    <w:p w14:paraId="05899E7E" w14:textId="77777777" w:rsidR="00B043D0" w:rsidRPr="0066472B" w:rsidRDefault="00B043D0" w:rsidP="00B043D0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FFS:</w:t>
      </w:r>
    </w:p>
    <w:p w14:paraId="0B92024C" w14:textId="77777777" w:rsidR="00B043D0" w:rsidRPr="0066472B" w:rsidRDefault="00B043D0" w:rsidP="00B043D0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In case remaining minimum system information is carried on PDSCH, configuration for PDSCH or control resource set for scheduling PDSCH</w:t>
      </w:r>
    </w:p>
    <w:p w14:paraId="7B6ECBC3" w14:textId="77777777" w:rsidR="00B043D0" w:rsidRPr="0066472B" w:rsidRDefault="00B043D0" w:rsidP="00B043D0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 xml:space="preserve">In case remaining minimum system information is carried on secondary physical broadcast channel, configuration of secondary physical broadcast channel </w:t>
      </w:r>
    </w:p>
    <w:p w14:paraId="648BF3D8" w14:textId="77777777" w:rsidR="00B043D0" w:rsidRPr="0066472B" w:rsidRDefault="00B043D0" w:rsidP="00B043D0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Configuration information for initial uplink transmission; in this case, it may not be necessary to include configuration information for remaining minimum system information</w:t>
      </w:r>
    </w:p>
    <w:p w14:paraId="681696FC" w14:textId="77777777" w:rsidR="00B043D0" w:rsidRDefault="00B043D0" w:rsidP="00B043D0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66472B">
        <w:rPr>
          <w:rFonts w:eastAsia="MS Mincho"/>
          <w:i/>
          <w:lang w:eastAsia="ja-JP"/>
        </w:rPr>
        <w:t>Other parameters</w:t>
      </w:r>
    </w:p>
    <w:p w14:paraId="37C064F1" w14:textId="77777777" w:rsidR="00E6221E" w:rsidRDefault="00E6221E" w:rsidP="00E6221E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i/>
          <w:lang w:eastAsia="ja-JP"/>
        </w:rPr>
      </w:pPr>
    </w:p>
    <w:p w14:paraId="6AED3FB3" w14:textId="77777777" w:rsidR="00E6221E" w:rsidRDefault="00E6221E" w:rsidP="00E6221E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was agreed to further s</w:t>
      </w:r>
      <w:r w:rsidRPr="007B1876">
        <w:rPr>
          <w:rFonts w:eastAsia="MS Mincho"/>
          <w:lang w:eastAsia="ja-JP"/>
        </w:rPr>
        <w:t xml:space="preserve">tudy NR-PBCH design </w:t>
      </w:r>
      <w:r>
        <w:rPr>
          <w:rFonts w:eastAsia="MS Mincho"/>
          <w:lang w:eastAsia="ja-JP"/>
        </w:rPr>
        <w:t xml:space="preserve">such as an </w:t>
      </w:r>
      <w:r w:rsidRPr="007B1876">
        <w:rPr>
          <w:rFonts w:eastAsia="MS Mincho"/>
          <w:lang w:eastAsia="ja-JP"/>
        </w:rPr>
        <w:t xml:space="preserve">NR-PBCH </w:t>
      </w:r>
      <w:r>
        <w:rPr>
          <w:rFonts w:eastAsia="MS Mincho"/>
          <w:lang w:eastAsia="ja-JP"/>
        </w:rPr>
        <w:t xml:space="preserve">which </w:t>
      </w:r>
      <w:r w:rsidRPr="007B1876">
        <w:rPr>
          <w:rFonts w:eastAsia="MS Mincho"/>
          <w:lang w:eastAsia="ja-JP"/>
        </w:rPr>
        <w:t xml:space="preserve">carries information necessary for the UE to perform initial UL transmission and </w:t>
      </w:r>
      <w:r>
        <w:rPr>
          <w:rFonts w:eastAsia="MS Mincho"/>
          <w:lang w:eastAsia="ja-JP"/>
        </w:rPr>
        <w:t xml:space="preserve">possibly </w:t>
      </w:r>
      <w:r w:rsidRPr="007B1876">
        <w:rPr>
          <w:rFonts w:eastAsia="MS Mincho"/>
          <w:lang w:eastAsia="ja-JP"/>
        </w:rPr>
        <w:t>information necessary to receive the response to initial UL transmission</w:t>
      </w:r>
      <w:r>
        <w:rPr>
          <w:rFonts w:eastAsia="MS Mincho" w:hint="eastAsia"/>
          <w:lang w:eastAsia="ja-JP"/>
        </w:rPr>
        <w:t xml:space="preserve">. </w:t>
      </w:r>
    </w:p>
    <w:p w14:paraId="2AB1A12D" w14:textId="77777777" w:rsidR="00E6221E" w:rsidRDefault="00E6221E" w:rsidP="00E6221E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0047EEC9" w14:textId="2B923EED" w:rsidR="00E6221E" w:rsidRPr="00B043D0" w:rsidRDefault="00E6221E" w:rsidP="00B043D0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proofErr w:type="gramStart"/>
      <w:r>
        <w:t>Furthermore</w:t>
      </w:r>
      <w:proofErr w:type="gramEnd"/>
      <w:r>
        <w:t xml:space="preserve"> in the RAN1 </w:t>
      </w:r>
      <w:r w:rsidR="00B043D0">
        <w:t>meeting #88</w:t>
      </w:r>
      <w:r w:rsidR="00B043D0" w:rsidRPr="00730482">
        <w:t xml:space="preserve"> </w:t>
      </w:r>
      <w:r w:rsidR="00F95146">
        <w:fldChar w:fldCharType="begin"/>
      </w:r>
      <w:r w:rsidR="00F95146">
        <w:instrText xml:space="preserve"> REF _Ref478074122 \r \h </w:instrText>
      </w:r>
      <w:r w:rsidR="00F95146">
        <w:fldChar w:fldCharType="separate"/>
      </w:r>
      <w:r w:rsidR="00BE26D7">
        <w:t>[3]</w:t>
      </w:r>
      <w:r w:rsidR="00F95146">
        <w:fldChar w:fldCharType="end"/>
      </w:r>
      <w:r>
        <w:t xml:space="preserve"> the following were agreed:</w:t>
      </w:r>
    </w:p>
    <w:p w14:paraId="216CAB18" w14:textId="77777777" w:rsidR="00B043D0" w:rsidRPr="008C2BF2" w:rsidRDefault="00B043D0" w:rsidP="00B043D0">
      <w:pPr>
        <w:rPr>
          <w:rFonts w:eastAsia="MS Mincho"/>
          <w:b/>
          <w:u w:val="single"/>
          <w:lang w:val="en-US" w:eastAsia="ja-JP"/>
        </w:rPr>
      </w:pPr>
      <w:r w:rsidRPr="00B043D0">
        <w:rPr>
          <w:rFonts w:eastAsia="MS Mincho" w:hint="eastAsia"/>
          <w:b/>
          <w:u w:val="single"/>
          <w:lang w:val="en-US" w:eastAsia="ja-JP"/>
        </w:rPr>
        <w:t>Agreements:</w:t>
      </w:r>
    </w:p>
    <w:p w14:paraId="60EC7229" w14:textId="77777777" w:rsidR="00B043D0" w:rsidRPr="00B043D0" w:rsidRDefault="00B043D0" w:rsidP="00B043D0">
      <w:pPr>
        <w:numPr>
          <w:ilvl w:val="0"/>
          <w:numId w:val="4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043D0">
        <w:rPr>
          <w:rFonts w:eastAsia="MS Mincho"/>
          <w:i/>
          <w:lang w:val="en-US" w:eastAsia="ja-JP"/>
        </w:rPr>
        <w:t xml:space="preserve">For the minimum system information delivery, </w:t>
      </w:r>
    </w:p>
    <w:p w14:paraId="69E482CE" w14:textId="77777777" w:rsidR="00B043D0" w:rsidRPr="00B043D0" w:rsidRDefault="00B043D0" w:rsidP="00B043D0">
      <w:pPr>
        <w:numPr>
          <w:ilvl w:val="1"/>
          <w:numId w:val="4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043D0">
        <w:rPr>
          <w:rFonts w:eastAsia="MS Mincho" w:hint="eastAsia"/>
          <w:i/>
          <w:lang w:val="en-US" w:eastAsia="ja-JP"/>
        </w:rPr>
        <w:t>P</w:t>
      </w:r>
      <w:r w:rsidRPr="00B043D0">
        <w:rPr>
          <w:rFonts w:eastAsia="MS Mincho"/>
          <w:i/>
          <w:lang w:val="en-US" w:eastAsia="ja-JP"/>
        </w:rPr>
        <w:t>a</w:t>
      </w:r>
      <w:r w:rsidRPr="00B043D0">
        <w:rPr>
          <w:rFonts w:eastAsia="MS Mincho" w:hint="eastAsia"/>
          <w:i/>
          <w:lang w:val="en-US" w:eastAsia="ja-JP"/>
        </w:rPr>
        <w:t>rt of minimum system information is transmitted in NR-PBCH</w:t>
      </w:r>
    </w:p>
    <w:p w14:paraId="7E7B18F6" w14:textId="77777777" w:rsidR="00B043D0" w:rsidRPr="00B043D0" w:rsidRDefault="00B043D0" w:rsidP="00B043D0">
      <w:pPr>
        <w:numPr>
          <w:ilvl w:val="1"/>
          <w:numId w:val="4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043D0">
        <w:rPr>
          <w:rFonts w:eastAsia="MS Mincho" w:hint="eastAsia"/>
          <w:i/>
          <w:lang w:val="en-US" w:eastAsia="ja-JP"/>
        </w:rPr>
        <w:t>The re</w:t>
      </w:r>
      <w:r w:rsidRPr="00B043D0">
        <w:rPr>
          <w:rFonts w:eastAsia="MS Mincho"/>
          <w:i/>
          <w:lang w:val="en-US" w:eastAsia="ja-JP"/>
        </w:rPr>
        <w:t>maining minimum system information is transmitted in shared downlink channel via NR-PDSCH</w:t>
      </w:r>
    </w:p>
    <w:p w14:paraId="5379866F" w14:textId="3E33AEED" w:rsidR="00B043D0" w:rsidRPr="00B043D0" w:rsidRDefault="00F07FE1" w:rsidP="00B043D0">
      <w:pPr>
        <w:numPr>
          <w:ilvl w:val="1"/>
          <w:numId w:val="4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>
        <w:rPr>
          <w:rFonts w:eastAsia="MS Mincho"/>
          <w:i/>
          <w:lang w:val="en-US" w:eastAsia="ja-JP"/>
        </w:rPr>
        <w:t xml:space="preserve">FFS </w:t>
      </w:r>
      <w:r w:rsidR="00B043D0" w:rsidRPr="00B043D0">
        <w:rPr>
          <w:rFonts w:eastAsia="MS Mincho"/>
          <w:i/>
          <w:lang w:val="en-US" w:eastAsia="ja-JP"/>
        </w:rPr>
        <w:t>how the configuration information for the remaining minimum system information is provided, e.g.</w:t>
      </w:r>
      <w:r w:rsidR="00B043D0" w:rsidRPr="00B043D0">
        <w:rPr>
          <w:rFonts w:eastAsia="MS Mincho"/>
          <w:i/>
          <w:lang w:val="en-US" w:eastAsia="ja-JP"/>
        </w:rPr>
        <w:tab/>
      </w:r>
    </w:p>
    <w:p w14:paraId="78272DE8" w14:textId="77777777" w:rsidR="00B043D0" w:rsidRPr="00B043D0" w:rsidRDefault="00B043D0" w:rsidP="00B043D0">
      <w:pPr>
        <w:numPr>
          <w:ilvl w:val="2"/>
          <w:numId w:val="4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043D0">
        <w:rPr>
          <w:rFonts w:eastAsia="MS Mincho"/>
          <w:i/>
          <w:lang w:val="en-US" w:eastAsia="ja-JP"/>
        </w:rPr>
        <w:t xml:space="preserve">NR-PBCH provides the control channel search space </w:t>
      </w:r>
    </w:p>
    <w:p w14:paraId="12191877" w14:textId="77777777" w:rsidR="00B043D0" w:rsidRPr="00B043D0" w:rsidRDefault="00B043D0" w:rsidP="00B043D0">
      <w:pPr>
        <w:numPr>
          <w:ilvl w:val="2"/>
          <w:numId w:val="4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043D0">
        <w:rPr>
          <w:rFonts w:eastAsia="MS Mincho"/>
          <w:i/>
          <w:lang w:val="en-US" w:eastAsia="ja-JP"/>
        </w:rPr>
        <w:t>NR-PBCH provides the scheduling assignment</w:t>
      </w:r>
    </w:p>
    <w:p w14:paraId="67CC5862" w14:textId="77777777" w:rsidR="00B043D0" w:rsidRPr="00B043D0" w:rsidRDefault="00B043D0" w:rsidP="00B043D0">
      <w:pPr>
        <w:numPr>
          <w:ilvl w:val="2"/>
          <w:numId w:val="4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043D0">
        <w:rPr>
          <w:rFonts w:eastAsia="MS Mincho"/>
          <w:i/>
          <w:lang w:val="en-US" w:eastAsia="ja-JP"/>
        </w:rPr>
        <w:t>Part of the control channel search space</w:t>
      </w:r>
      <w:r w:rsidRPr="00B043D0">
        <w:rPr>
          <w:rFonts w:eastAsia="MS Mincho" w:hint="eastAsia"/>
          <w:i/>
          <w:lang w:val="en-US" w:eastAsia="ja-JP"/>
        </w:rPr>
        <w:t>/scheduling assignment</w:t>
      </w:r>
      <w:r w:rsidRPr="00B043D0">
        <w:rPr>
          <w:rFonts w:eastAsia="MS Mincho"/>
          <w:i/>
          <w:lang w:val="en-US" w:eastAsia="ja-JP"/>
        </w:rPr>
        <w:t xml:space="preserve"> </w:t>
      </w:r>
      <w:r w:rsidRPr="00B043D0">
        <w:rPr>
          <w:rFonts w:eastAsia="MS Mincho" w:hint="eastAsia"/>
          <w:i/>
          <w:lang w:val="en-US" w:eastAsia="ja-JP"/>
        </w:rPr>
        <w:t>could be</w:t>
      </w:r>
      <w:r w:rsidRPr="00B043D0">
        <w:rPr>
          <w:rFonts w:eastAsia="MS Mincho"/>
          <w:i/>
          <w:lang w:val="en-US" w:eastAsia="ja-JP"/>
        </w:rPr>
        <w:t xml:space="preserve"> derived by the specification</w:t>
      </w:r>
    </w:p>
    <w:p w14:paraId="25678890" w14:textId="77777777" w:rsidR="00B043D0" w:rsidRPr="00B043D0" w:rsidRDefault="00B043D0" w:rsidP="00B043D0">
      <w:pPr>
        <w:numPr>
          <w:ilvl w:val="1"/>
          <w:numId w:val="4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043D0">
        <w:rPr>
          <w:rFonts w:eastAsia="MS Mincho"/>
          <w:i/>
          <w:lang w:val="en-US" w:eastAsia="ja-JP"/>
        </w:rPr>
        <w:t xml:space="preserve">FFS numerology for </w:t>
      </w:r>
      <w:r w:rsidRPr="00B043D0">
        <w:rPr>
          <w:rFonts w:eastAsia="MS Mincho" w:hint="eastAsia"/>
          <w:i/>
          <w:lang w:val="en-US" w:eastAsia="ja-JP"/>
        </w:rPr>
        <w:t xml:space="preserve">NR-PDSCH for </w:t>
      </w:r>
      <w:r w:rsidRPr="00B043D0">
        <w:rPr>
          <w:rFonts w:eastAsia="MS Mincho"/>
          <w:i/>
          <w:lang w:val="en-US" w:eastAsia="ja-JP"/>
        </w:rPr>
        <w:t>the remaining minimum system information</w:t>
      </w:r>
    </w:p>
    <w:p w14:paraId="78525D36" w14:textId="77777777" w:rsidR="00B043D0" w:rsidRPr="0066472B" w:rsidRDefault="00B043D0" w:rsidP="00E6221E">
      <w:p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eastAsia="MS Mincho"/>
          <w:i/>
          <w:lang w:eastAsia="ja-JP"/>
        </w:rPr>
      </w:pPr>
    </w:p>
    <w:p w14:paraId="62A03995" w14:textId="1BEB519F" w:rsidR="00E6221E" w:rsidRDefault="00E6221E" w:rsidP="00E6221E">
      <w:pPr>
        <w:rPr>
          <w:lang w:eastAsia="sv-SE"/>
        </w:rPr>
      </w:pPr>
      <w:r w:rsidRPr="00637119">
        <w:t xml:space="preserve">In this contribution, we </w:t>
      </w:r>
      <w:r>
        <w:t xml:space="preserve">considered and discussed </w:t>
      </w:r>
      <w:r w:rsidRPr="00730482">
        <w:t xml:space="preserve">some design principles for </w:t>
      </w:r>
      <w:r>
        <w:t>NR-</w:t>
      </w:r>
      <w:r w:rsidRPr="00730482">
        <w:t xml:space="preserve">PBCH and system information </w:t>
      </w:r>
      <w:r>
        <w:t>delivery for initial access for a beam-based approach in</w:t>
      </w:r>
      <w:r w:rsidRPr="00637119">
        <w:t xml:space="preserve"> NR.</w:t>
      </w:r>
    </w:p>
    <w:p w14:paraId="37CDFB8C" w14:textId="77777777" w:rsidR="00E6221E" w:rsidRDefault="00E6221E" w:rsidP="00E6221E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bookmarkStart w:id="0" w:name="_Ref465895131"/>
      <w:r>
        <w:rPr>
          <w:sz w:val="32"/>
          <w:szCs w:val="32"/>
        </w:rPr>
        <w:lastRenderedPageBreak/>
        <w:t xml:space="preserve">NR-PBCH for System Information Delivery </w:t>
      </w:r>
      <w:bookmarkEnd w:id="0"/>
    </w:p>
    <w:p w14:paraId="7437F9BB" w14:textId="6F89EE8A" w:rsidR="00E6221E" w:rsidRPr="005A0229" w:rsidRDefault="00E6221E" w:rsidP="00E6221E">
      <w:r>
        <w:t xml:space="preserve">The NR-PBCH channel may be used to configure </w:t>
      </w:r>
      <w:r w:rsidR="006B0B19">
        <w:t xml:space="preserve">the </w:t>
      </w:r>
      <w:r>
        <w:t xml:space="preserve">system information </w:t>
      </w:r>
      <w:r w:rsidR="00DB6ED2">
        <w:t xml:space="preserve">transmission </w:t>
      </w:r>
      <w:r>
        <w:t xml:space="preserve">or </w:t>
      </w:r>
      <w:r w:rsidR="006B0B19">
        <w:t>i</w:t>
      </w:r>
      <w:r w:rsidRPr="00081894">
        <w:t xml:space="preserve">nitial </w:t>
      </w:r>
      <w:r w:rsidR="00631B89">
        <w:t>u</w:t>
      </w:r>
      <w:r w:rsidRPr="00081894">
        <w:t>p</w:t>
      </w:r>
      <w:r w:rsidR="00F95146">
        <w:t xml:space="preserve">link </w:t>
      </w:r>
      <w:r w:rsidR="00631B89">
        <w:t>t</w:t>
      </w:r>
      <w:r w:rsidR="00F95146">
        <w:t>ransmission</w:t>
      </w:r>
      <w:r>
        <w:t>.</w:t>
      </w:r>
    </w:p>
    <w:p w14:paraId="22746CE7" w14:textId="01D2E354" w:rsidR="00E6221E" w:rsidRDefault="0072456D" w:rsidP="00E622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Remaining </w:t>
      </w:r>
      <w:r w:rsidR="00E6221E">
        <w:rPr>
          <w:sz w:val="28"/>
          <w:szCs w:val="28"/>
        </w:rPr>
        <w:t>System Information</w:t>
      </w:r>
      <w:r>
        <w:rPr>
          <w:sz w:val="28"/>
          <w:szCs w:val="28"/>
        </w:rPr>
        <w:t xml:space="preserve"> Transmission</w:t>
      </w:r>
    </w:p>
    <w:p w14:paraId="180F5B00" w14:textId="71E096C5" w:rsidR="00E6221E" w:rsidRDefault="00E6221E" w:rsidP="00E6221E">
      <w:pPr>
        <w:rPr>
          <w:rFonts w:eastAsia="MS Mincho"/>
          <w:lang w:eastAsia="ja-JP"/>
        </w:rPr>
      </w:pPr>
      <w:r w:rsidRPr="00F131F6">
        <w:rPr>
          <w:rFonts w:eastAsia="MS Mincho"/>
          <w:lang w:eastAsia="ja-JP"/>
        </w:rPr>
        <w:t xml:space="preserve">NR-PBCH </w:t>
      </w:r>
      <w:r>
        <w:rPr>
          <w:rFonts w:eastAsia="MS Mincho"/>
          <w:lang w:eastAsia="ja-JP"/>
        </w:rPr>
        <w:t>should be</w:t>
      </w:r>
      <w:r w:rsidRPr="00F131F6">
        <w:rPr>
          <w:rFonts w:eastAsia="MS Mincho"/>
          <w:lang w:eastAsia="ja-JP"/>
        </w:rPr>
        <w:t xml:space="preserve"> a non-scheduled broadcast channel carrying </w:t>
      </w:r>
      <w:r w:rsidRPr="00F131F6">
        <w:rPr>
          <w:rFonts w:eastAsia="MS Mincho" w:hint="eastAsia"/>
          <w:lang w:eastAsia="ja-JP"/>
        </w:rPr>
        <w:t xml:space="preserve">at least a part of </w:t>
      </w:r>
      <w:r>
        <w:rPr>
          <w:rFonts w:eastAsia="MS Mincho"/>
          <w:lang w:eastAsia="ja-JP"/>
        </w:rPr>
        <w:t xml:space="preserve">the </w:t>
      </w:r>
      <w:r w:rsidRPr="00F131F6">
        <w:rPr>
          <w:rFonts w:eastAsia="MS Mincho"/>
          <w:lang w:eastAsia="ja-JP"/>
        </w:rPr>
        <w:t>minimum system information</w:t>
      </w:r>
      <w:r>
        <w:rPr>
          <w:rFonts w:eastAsia="MS Mincho"/>
          <w:lang w:eastAsia="ja-JP"/>
        </w:rPr>
        <w:t xml:space="preserve"> in a fixed payload size. NR-PBCH should be transmitted periodically, similar to the PBCH in LTE. The </w:t>
      </w:r>
      <w:r w:rsidRPr="00F131F6">
        <w:rPr>
          <w:rFonts w:eastAsia="MS Mincho"/>
          <w:lang w:eastAsia="ja-JP"/>
        </w:rPr>
        <w:t xml:space="preserve">periodicity </w:t>
      </w:r>
      <w:r>
        <w:rPr>
          <w:rFonts w:eastAsia="MS Mincho"/>
          <w:lang w:eastAsia="ja-JP"/>
        </w:rPr>
        <w:t xml:space="preserve">of NR-PBCH transmission should be </w:t>
      </w:r>
      <w:r w:rsidRPr="00F131F6">
        <w:rPr>
          <w:rFonts w:eastAsia="MS Mincho"/>
          <w:lang w:eastAsia="ja-JP"/>
        </w:rPr>
        <w:t>predefined in the specification</w:t>
      </w:r>
      <w:r w:rsidR="00631B89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and may depend</w:t>
      </w:r>
      <w:r w:rsidRPr="00F131F6">
        <w:rPr>
          <w:rFonts w:eastAsia="MS Mincho"/>
          <w:lang w:eastAsia="ja-JP"/>
        </w:rPr>
        <w:t xml:space="preserve"> on </w:t>
      </w:r>
      <w:r>
        <w:rPr>
          <w:rFonts w:eastAsia="MS Mincho"/>
          <w:lang w:eastAsia="ja-JP"/>
        </w:rPr>
        <w:t xml:space="preserve">the </w:t>
      </w:r>
      <w:r w:rsidRPr="00F131F6">
        <w:rPr>
          <w:rFonts w:eastAsia="MS Mincho"/>
          <w:lang w:eastAsia="ja-JP"/>
        </w:rPr>
        <w:t>carrier frequency rang</w:t>
      </w:r>
      <w:r>
        <w:rPr>
          <w:rFonts w:eastAsia="MS Mincho"/>
          <w:lang w:eastAsia="ja-JP"/>
        </w:rPr>
        <w:t>e, e.g., low carrier frequency or high carrier frequency.</w:t>
      </w:r>
      <w:r w:rsidR="00484363">
        <w:rPr>
          <w:rFonts w:eastAsia="MS Mincho"/>
          <w:lang w:eastAsia="ja-JP"/>
        </w:rPr>
        <w:t xml:space="preserve"> </w:t>
      </w:r>
      <w:r>
        <w:t>To avoid a large overhead (especially in beam-based systems that may require repetition of the NR-PBCH for each beam)</w:t>
      </w:r>
      <w:r>
        <w:rPr>
          <w:rFonts w:eastAsia="MS Mincho"/>
          <w:lang w:eastAsia="ja-JP"/>
        </w:rPr>
        <w:t xml:space="preserve"> and for improved coverage, the payload size of the NR-PBCH should be minimized while carrying sufficient system information to enable basic initial access. As such, all of the minimum system information should not be carried by the NR-PBCH. </w:t>
      </w:r>
    </w:p>
    <w:p w14:paraId="11C046AA" w14:textId="7BF2D1C7" w:rsidR="00E6221E" w:rsidRPr="00484363" w:rsidRDefault="00E6221E" w:rsidP="0048436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order to minimize the payload size of NR-PBCH, the minimum system information may be partitioned into multiple parts, for example, the 1</w:t>
      </w:r>
      <w:r w:rsidRPr="00FE370E">
        <w:rPr>
          <w:rFonts w:eastAsia="MS Mincho"/>
          <w:vertAlign w:val="superscript"/>
          <w:lang w:eastAsia="ja-JP"/>
        </w:rPr>
        <w:t>st</w:t>
      </w:r>
      <w:r>
        <w:rPr>
          <w:rFonts w:eastAsia="MS Mincho"/>
          <w:lang w:eastAsia="ja-JP"/>
        </w:rPr>
        <w:t xml:space="preserve"> and 2</w:t>
      </w:r>
      <w:r w:rsidRPr="00FE370E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parts of the minimum system information. By balancing the payload size of these two parts, the NR-PBCH performance can be optimized. With this design, there is a need to transmit the 2</w:t>
      </w:r>
      <w:r w:rsidRPr="00FE370E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part of minimum system information using different channel. </w:t>
      </w:r>
      <w:r w:rsidRPr="00484363">
        <w:rPr>
          <w:szCs w:val="22"/>
        </w:rPr>
        <w:t>In order to carry 2</w:t>
      </w:r>
      <w:r w:rsidRPr="00484363">
        <w:rPr>
          <w:szCs w:val="22"/>
          <w:vertAlign w:val="superscript"/>
        </w:rPr>
        <w:t>nd</w:t>
      </w:r>
      <w:r w:rsidRPr="00484363">
        <w:rPr>
          <w:szCs w:val="22"/>
        </w:rPr>
        <w:t xml:space="preserve"> part of the minimum system information, the </w:t>
      </w:r>
      <w:r w:rsidR="00484363" w:rsidRPr="00484363">
        <w:rPr>
          <w:rFonts w:eastAsia="MS Mincho" w:hint="eastAsia"/>
          <w:lang w:val="en-US" w:eastAsia="ja-JP"/>
        </w:rPr>
        <w:t>re</w:t>
      </w:r>
      <w:r w:rsidR="00484363" w:rsidRPr="00484363">
        <w:rPr>
          <w:rFonts w:eastAsia="MS Mincho"/>
          <w:lang w:val="en-US" w:eastAsia="ja-JP"/>
        </w:rPr>
        <w:t>maini</w:t>
      </w:r>
      <w:r w:rsidR="00484363">
        <w:rPr>
          <w:rFonts w:eastAsia="MS Mincho"/>
          <w:lang w:val="en-US" w:eastAsia="ja-JP"/>
        </w:rPr>
        <w:t>ng minimum system information can be</w:t>
      </w:r>
      <w:r w:rsidR="00484363" w:rsidRPr="00484363">
        <w:rPr>
          <w:rFonts w:eastAsia="MS Mincho"/>
          <w:lang w:val="en-US" w:eastAsia="ja-JP"/>
        </w:rPr>
        <w:t xml:space="preserve"> transmitted in </w:t>
      </w:r>
      <w:r w:rsidR="00631B89">
        <w:rPr>
          <w:rFonts w:eastAsia="MS Mincho"/>
          <w:lang w:val="en-US" w:eastAsia="ja-JP"/>
        </w:rPr>
        <w:t xml:space="preserve">a </w:t>
      </w:r>
      <w:r w:rsidR="00484363" w:rsidRPr="00484363">
        <w:rPr>
          <w:rFonts w:eastAsia="MS Mincho"/>
          <w:lang w:val="en-US" w:eastAsia="ja-JP"/>
        </w:rPr>
        <w:t xml:space="preserve">shared downlink channel via NR-PDSCH. Such </w:t>
      </w:r>
      <w:r w:rsidR="00631B89">
        <w:rPr>
          <w:rFonts w:eastAsia="MS Mincho"/>
          <w:lang w:val="en-US" w:eastAsia="ja-JP"/>
        </w:rPr>
        <w:t xml:space="preserve">a </w:t>
      </w:r>
      <w:r w:rsidR="00484363" w:rsidRPr="00484363">
        <w:rPr>
          <w:rFonts w:eastAsia="MS Mincho"/>
          <w:lang w:val="en-US" w:eastAsia="ja-JP"/>
        </w:rPr>
        <w:t>shared downlink channel may be scheduled</w:t>
      </w:r>
      <w:r w:rsidR="00631B89">
        <w:rPr>
          <w:rFonts w:eastAsia="MS Mincho"/>
          <w:lang w:val="en-US" w:eastAsia="ja-JP"/>
        </w:rPr>
        <w:t>,</w:t>
      </w:r>
      <w:r w:rsidR="00484363" w:rsidRPr="00484363">
        <w:rPr>
          <w:rFonts w:eastAsia="MS Mincho"/>
          <w:lang w:val="en-US" w:eastAsia="ja-JP"/>
        </w:rPr>
        <w:t xml:space="preserve"> or non-scheduled</w:t>
      </w:r>
      <w:r w:rsidR="00484363">
        <w:rPr>
          <w:szCs w:val="22"/>
        </w:rPr>
        <w:t xml:space="preserve">. This may be </w:t>
      </w:r>
      <w:r w:rsidRPr="00484363">
        <w:t xml:space="preserve">similar to the PDSCH in LTE for transmission of the 2nd part of the minimum system information. </w:t>
      </w:r>
    </w:p>
    <w:p w14:paraId="7010C6B4" w14:textId="69AC60C2" w:rsidR="00E6221E" w:rsidRDefault="00E6221E" w:rsidP="00E6221E">
      <w:r w:rsidRPr="001E4750">
        <w:rPr>
          <w:szCs w:val="22"/>
        </w:rPr>
        <w:t>Transmission of 2</w:t>
      </w:r>
      <w:r w:rsidRPr="001E4750">
        <w:rPr>
          <w:szCs w:val="22"/>
          <w:vertAlign w:val="superscript"/>
        </w:rPr>
        <w:t>nd</w:t>
      </w:r>
      <w:r w:rsidRPr="001E4750">
        <w:rPr>
          <w:szCs w:val="22"/>
        </w:rPr>
        <w:t xml:space="preserve"> part of minimum system information can be indicated by the NR-PBCH for increased </w:t>
      </w:r>
      <w:r w:rsidRPr="00ED2A90">
        <w:rPr>
          <w:szCs w:val="22"/>
        </w:rPr>
        <w:t xml:space="preserve">flexibility or pre-determined to reduce scheduling complexity. </w:t>
      </w:r>
    </w:p>
    <w:p w14:paraId="107BE265" w14:textId="77777777" w:rsidR="00A95A8E" w:rsidRPr="00B64AAB" w:rsidRDefault="00A95A8E" w:rsidP="00A95A8E">
      <w:pPr>
        <w:rPr>
          <w:b/>
          <w:i/>
          <w:u w:val="single"/>
          <w:lang w:eastAsia="sv-SE"/>
        </w:rPr>
      </w:pPr>
      <w:r w:rsidRPr="00730482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1</w:t>
      </w:r>
      <w:r w:rsidRPr="00B64AAB">
        <w:rPr>
          <w:i/>
          <w:lang w:eastAsia="sv-SE"/>
        </w:rPr>
        <w:t xml:space="preserve">: </w:t>
      </w:r>
      <w:r w:rsidRPr="00B043D0">
        <w:rPr>
          <w:rFonts w:eastAsia="MS Mincho" w:hint="eastAsia"/>
          <w:i/>
          <w:lang w:val="en-US" w:eastAsia="ja-JP"/>
        </w:rPr>
        <w:t>The re</w:t>
      </w:r>
      <w:r w:rsidRPr="00B043D0">
        <w:rPr>
          <w:rFonts w:eastAsia="MS Mincho"/>
          <w:i/>
          <w:lang w:val="en-US" w:eastAsia="ja-JP"/>
        </w:rPr>
        <w:t>maining minimum system information is transmitted in shared downlink channel via NR-PDSCH</w:t>
      </w:r>
      <w:r>
        <w:rPr>
          <w:rFonts w:eastAsia="MS Mincho"/>
          <w:i/>
          <w:lang w:val="en-US" w:eastAsia="ja-JP"/>
        </w:rPr>
        <w:t xml:space="preserve">. Such </w:t>
      </w:r>
      <w:r w:rsidRPr="00B043D0">
        <w:rPr>
          <w:rFonts w:eastAsia="MS Mincho"/>
          <w:i/>
          <w:lang w:val="en-US" w:eastAsia="ja-JP"/>
        </w:rPr>
        <w:t>shared downlink channel</w:t>
      </w:r>
      <w:r>
        <w:rPr>
          <w:rFonts w:eastAsia="MS Mincho"/>
          <w:i/>
          <w:lang w:val="en-US" w:eastAsia="ja-JP"/>
        </w:rPr>
        <w:t xml:space="preserve"> may be scheduled or non-scheduled.</w:t>
      </w:r>
    </w:p>
    <w:p w14:paraId="1BE20E6C" w14:textId="77777777" w:rsidR="00E6221E" w:rsidRPr="0042601B" w:rsidRDefault="00E6221E" w:rsidP="00E6221E"/>
    <w:p w14:paraId="4A500F57" w14:textId="6F4E9EFE" w:rsidR="00E6221E" w:rsidRDefault="00E6221E" w:rsidP="00E622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NR-PBCH to Configure </w:t>
      </w:r>
      <w:r w:rsidR="00484363">
        <w:rPr>
          <w:sz w:val="28"/>
          <w:szCs w:val="28"/>
        </w:rPr>
        <w:t xml:space="preserve">System Information or </w:t>
      </w:r>
      <w:r>
        <w:rPr>
          <w:sz w:val="28"/>
          <w:szCs w:val="28"/>
        </w:rPr>
        <w:t xml:space="preserve">Initial Uplink Transmission </w:t>
      </w:r>
    </w:p>
    <w:p w14:paraId="7C69543B" w14:textId="49FD5ADF" w:rsidR="00E6221E" w:rsidRDefault="00E6221E" w:rsidP="00E6221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UE may use an initial UL transmission to actively request for </w:t>
      </w:r>
      <w:r w:rsidR="00631B89">
        <w:rPr>
          <w:rFonts w:eastAsia="MS Mincho"/>
          <w:lang w:eastAsia="ja-JP"/>
        </w:rPr>
        <w:t xml:space="preserve">a </w:t>
      </w:r>
      <w:r w:rsidR="00484363">
        <w:rPr>
          <w:rFonts w:eastAsia="MS Mincho"/>
          <w:lang w:eastAsia="ja-JP"/>
        </w:rPr>
        <w:t>beam</w:t>
      </w:r>
      <w:r w:rsidR="00631B89">
        <w:rPr>
          <w:rFonts w:eastAsia="MS Mincho"/>
          <w:lang w:eastAsia="ja-JP"/>
        </w:rPr>
        <w:t>(s)</w:t>
      </w:r>
      <w:r>
        <w:rPr>
          <w:rFonts w:eastAsia="MS Mincho"/>
          <w:lang w:eastAsia="ja-JP"/>
        </w:rPr>
        <w:t xml:space="preserve"> upon successful synchronization and reception of the 1</w:t>
      </w:r>
      <w:r w:rsidRPr="005A0229">
        <w:rPr>
          <w:rFonts w:eastAsia="MS Mincho"/>
          <w:vertAlign w:val="superscript"/>
          <w:lang w:eastAsia="ja-JP"/>
        </w:rPr>
        <w:t>st</w:t>
      </w:r>
      <w:r>
        <w:rPr>
          <w:rFonts w:eastAsia="MS Mincho"/>
          <w:lang w:eastAsia="ja-JP"/>
        </w:rPr>
        <w:t xml:space="preserve"> part of the minimum system information. The initial UL transmission may be </w:t>
      </w:r>
      <w:r w:rsidR="00631B89">
        <w:rPr>
          <w:rFonts w:eastAsia="MS Mincho"/>
          <w:lang w:eastAsia="ja-JP"/>
        </w:rPr>
        <w:t>the</w:t>
      </w:r>
      <w:r>
        <w:rPr>
          <w:rFonts w:eastAsia="MS Mincho"/>
          <w:lang w:eastAsia="ja-JP"/>
        </w:rPr>
        <w:t xml:space="preserve"> request</w:t>
      </w:r>
      <w:r w:rsidR="006B0B1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for </w:t>
      </w:r>
      <w:r w:rsidR="00484363">
        <w:rPr>
          <w:rFonts w:eastAsia="MS Mincho"/>
          <w:lang w:eastAsia="ja-JP"/>
        </w:rPr>
        <w:t>beam</w:t>
      </w:r>
      <w:r w:rsidR="006B0B19">
        <w:rPr>
          <w:rFonts w:eastAsia="MS Mincho"/>
          <w:lang w:eastAsia="ja-JP"/>
        </w:rPr>
        <w:t>(s)</w:t>
      </w:r>
      <w:r>
        <w:rPr>
          <w:rFonts w:eastAsia="MS Mincho"/>
          <w:lang w:eastAsia="ja-JP"/>
        </w:rPr>
        <w:t xml:space="preserve"> while a </w:t>
      </w:r>
      <w:r w:rsidR="00484363">
        <w:rPr>
          <w:rFonts w:eastAsia="MS Mincho"/>
          <w:lang w:eastAsia="ja-JP"/>
        </w:rPr>
        <w:t>PBCH</w:t>
      </w:r>
      <w:r>
        <w:rPr>
          <w:rFonts w:eastAsia="MS Mincho" w:hint="eastAsia"/>
          <w:lang w:eastAsia="ja-JP"/>
        </w:rPr>
        <w:t xml:space="preserve"> </w:t>
      </w:r>
      <w:r w:rsidRPr="004C5180">
        <w:rPr>
          <w:rFonts w:eastAsia="MS Mincho"/>
          <w:lang w:eastAsia="ja-JP"/>
        </w:rPr>
        <w:t xml:space="preserve">may </w:t>
      </w:r>
      <w:r>
        <w:rPr>
          <w:rFonts w:eastAsia="MS Mincho"/>
          <w:lang w:eastAsia="ja-JP"/>
        </w:rPr>
        <w:t>provide</w:t>
      </w:r>
      <w:r w:rsidRPr="004C518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scheduling </w:t>
      </w:r>
      <w:r w:rsidRPr="004C5180">
        <w:rPr>
          <w:rFonts w:eastAsia="MS Mincho"/>
          <w:lang w:eastAsia="ja-JP"/>
        </w:rPr>
        <w:t xml:space="preserve">information necessary for the UE to receive </w:t>
      </w:r>
      <w:r>
        <w:rPr>
          <w:rFonts w:eastAsia="MS Mincho"/>
          <w:lang w:eastAsia="ja-JP"/>
        </w:rPr>
        <w:t xml:space="preserve">the </w:t>
      </w:r>
      <w:r w:rsidRPr="004C5180">
        <w:rPr>
          <w:rFonts w:eastAsia="MS Mincho"/>
          <w:lang w:eastAsia="ja-JP"/>
        </w:rPr>
        <w:t xml:space="preserve">channel carrying </w:t>
      </w:r>
      <w:r>
        <w:rPr>
          <w:rFonts w:eastAsia="MS Mincho"/>
          <w:lang w:eastAsia="ja-JP"/>
        </w:rPr>
        <w:t>the 2</w:t>
      </w:r>
      <w:r w:rsidRPr="004C5180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part of</w:t>
      </w:r>
      <w:r w:rsidRPr="004C518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the </w:t>
      </w:r>
      <w:r w:rsidRPr="004C5180">
        <w:rPr>
          <w:rFonts w:eastAsia="MS Mincho"/>
          <w:lang w:eastAsia="ja-JP"/>
        </w:rPr>
        <w:t>minimum system information</w:t>
      </w:r>
      <w:r>
        <w:rPr>
          <w:rFonts w:eastAsia="MS Mincho"/>
          <w:lang w:eastAsia="ja-JP"/>
        </w:rPr>
        <w:t xml:space="preserve"> (e.g. scheduling information).</w:t>
      </w:r>
      <w:r w:rsidRPr="00B979EA">
        <w:rPr>
          <w:rFonts w:eastAsia="MS Mincho"/>
          <w:lang w:eastAsia="ja-JP"/>
        </w:rPr>
        <w:t xml:space="preserve"> </w:t>
      </w:r>
      <w:r w:rsidR="00484363">
        <w:rPr>
          <w:rFonts w:eastAsia="MS Mincho"/>
          <w:lang w:eastAsia="ja-JP"/>
        </w:rPr>
        <w:t>For example, t</w:t>
      </w:r>
      <w:r>
        <w:rPr>
          <w:rFonts w:eastAsia="MS Mincho"/>
          <w:lang w:eastAsia="ja-JP"/>
        </w:rPr>
        <w:t xml:space="preserve">he initial UL transmission may be used to request </w:t>
      </w:r>
      <w:r w:rsidR="00631B89">
        <w:rPr>
          <w:rFonts w:eastAsia="MS Mincho"/>
          <w:lang w:eastAsia="ja-JP"/>
        </w:rPr>
        <w:t xml:space="preserve">an </w:t>
      </w:r>
      <w:r>
        <w:rPr>
          <w:rFonts w:eastAsia="MS Mincho"/>
          <w:lang w:eastAsia="ja-JP"/>
        </w:rPr>
        <w:t>activat</w:t>
      </w:r>
      <w:r w:rsidR="00631B89">
        <w:rPr>
          <w:rFonts w:eastAsia="MS Mincho"/>
          <w:lang w:eastAsia="ja-JP"/>
        </w:rPr>
        <w:t>ion</w:t>
      </w:r>
      <w:r>
        <w:rPr>
          <w:rFonts w:eastAsia="MS Mincho"/>
          <w:lang w:eastAsia="ja-JP"/>
        </w:rPr>
        <w:t xml:space="preserve"> or deactivati</w:t>
      </w:r>
      <w:r w:rsidR="00631B89">
        <w:rPr>
          <w:rFonts w:eastAsia="MS Mincho"/>
          <w:lang w:eastAsia="ja-JP"/>
        </w:rPr>
        <w:t>on</w:t>
      </w:r>
      <w:r>
        <w:rPr>
          <w:rFonts w:eastAsia="MS Mincho"/>
          <w:lang w:eastAsia="ja-JP"/>
        </w:rPr>
        <w:t xml:space="preserve"> </w:t>
      </w:r>
      <w:r w:rsidR="00631B89">
        <w:rPr>
          <w:rFonts w:eastAsia="MS Mincho"/>
          <w:lang w:eastAsia="ja-JP"/>
        </w:rPr>
        <w:t xml:space="preserve">of </w:t>
      </w:r>
      <w:r>
        <w:rPr>
          <w:rFonts w:eastAsia="MS Mincho"/>
          <w:lang w:eastAsia="ja-JP"/>
        </w:rPr>
        <w:t>the beam</w:t>
      </w:r>
      <w:r w:rsidR="00631B89">
        <w:rPr>
          <w:rFonts w:eastAsia="MS Mincho"/>
          <w:lang w:eastAsia="ja-JP"/>
        </w:rPr>
        <w:t>(</w:t>
      </w:r>
      <w:r>
        <w:rPr>
          <w:rFonts w:eastAsia="MS Mincho"/>
          <w:lang w:eastAsia="ja-JP"/>
        </w:rPr>
        <w:t>s</w:t>
      </w:r>
      <w:r w:rsidR="00631B89">
        <w:rPr>
          <w:rFonts w:eastAsia="MS Mincho"/>
          <w:lang w:eastAsia="ja-JP"/>
        </w:rPr>
        <w:t>)</w:t>
      </w:r>
      <w:r>
        <w:rPr>
          <w:rFonts w:eastAsia="MS Mincho"/>
          <w:lang w:eastAsia="ja-JP"/>
        </w:rPr>
        <w:t xml:space="preserve"> for syste</w:t>
      </w:r>
      <w:r w:rsidR="00484363">
        <w:rPr>
          <w:rFonts w:eastAsia="MS Mincho"/>
          <w:lang w:eastAsia="ja-JP"/>
        </w:rPr>
        <w:t xml:space="preserve">m information transmission. The </w:t>
      </w:r>
      <w:r>
        <w:rPr>
          <w:rFonts w:eastAsia="MS Mincho"/>
          <w:lang w:eastAsia="ja-JP"/>
        </w:rPr>
        <w:t xml:space="preserve">initial uplink transmission can be transmitted by (but </w:t>
      </w:r>
      <w:r w:rsidRPr="004C5180">
        <w:rPr>
          <w:rFonts w:eastAsia="MS Mincho"/>
          <w:lang w:eastAsia="ja-JP"/>
        </w:rPr>
        <w:t>not limited</w:t>
      </w:r>
      <w:r>
        <w:rPr>
          <w:rFonts w:eastAsia="MS Mincho"/>
          <w:lang w:eastAsia="ja-JP"/>
        </w:rPr>
        <w:t xml:space="preserve"> to) the NR</w:t>
      </w:r>
      <w:r w:rsidR="00FE573D">
        <w:rPr>
          <w:rFonts w:eastAsia="MS Mincho"/>
          <w:lang w:eastAsia="ja-JP"/>
        </w:rPr>
        <w:t>-PRACH, e.g. NR-PRACH message 1</w:t>
      </w:r>
      <w:r w:rsidRPr="004C5180">
        <w:rPr>
          <w:rFonts w:eastAsia="MS Mincho"/>
          <w:lang w:eastAsia="ja-JP"/>
        </w:rPr>
        <w:t xml:space="preserve">. </w:t>
      </w:r>
    </w:p>
    <w:p w14:paraId="6FD158DC" w14:textId="05062A24" w:rsidR="00E6221E" w:rsidRPr="00225993" w:rsidRDefault="00E6221E" w:rsidP="00E6221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r w:rsidRPr="004C5180">
        <w:rPr>
          <w:rFonts w:eastAsia="MS Mincho"/>
          <w:lang w:eastAsia="ja-JP"/>
        </w:rPr>
        <w:t xml:space="preserve">NR-PBCH </w:t>
      </w:r>
      <w:r>
        <w:rPr>
          <w:rFonts w:eastAsia="MS Mincho"/>
          <w:lang w:eastAsia="ja-JP"/>
        </w:rPr>
        <w:t>may carry</w:t>
      </w:r>
      <w:r w:rsidRPr="004C5180">
        <w:rPr>
          <w:rFonts w:eastAsia="MS Mincho"/>
          <w:lang w:eastAsia="ja-JP"/>
        </w:rPr>
        <w:t xml:space="preserve"> information necessary for the UE to perform</w:t>
      </w:r>
      <w:r w:rsidR="00631B89">
        <w:rPr>
          <w:rFonts w:eastAsia="MS Mincho"/>
          <w:lang w:eastAsia="ja-JP"/>
        </w:rPr>
        <w:t xml:space="preserve"> an</w:t>
      </w:r>
      <w:r w:rsidRPr="004C5180">
        <w:rPr>
          <w:rFonts w:eastAsia="MS Mincho"/>
          <w:lang w:eastAsia="ja-JP"/>
        </w:rPr>
        <w:t xml:space="preserve"> initial UL </w:t>
      </w:r>
      <w:r w:rsidRPr="00225993">
        <w:rPr>
          <w:rFonts w:eastAsia="MS Mincho"/>
          <w:lang w:eastAsia="ja-JP"/>
        </w:rPr>
        <w:t>transmission</w:t>
      </w:r>
      <w:r w:rsidR="00631B89">
        <w:rPr>
          <w:rFonts w:eastAsia="MS Mincho"/>
          <w:lang w:eastAsia="ja-JP"/>
        </w:rPr>
        <w:t>,</w:t>
      </w:r>
      <w:r w:rsidR="00FE573D">
        <w:rPr>
          <w:rFonts w:eastAsia="MS Mincho"/>
          <w:lang w:eastAsia="ja-JP"/>
        </w:rPr>
        <w:t xml:space="preserve"> and </w:t>
      </w:r>
      <w:r w:rsidR="00631B89">
        <w:rPr>
          <w:rFonts w:eastAsia="MS Mincho"/>
          <w:lang w:eastAsia="ja-JP"/>
        </w:rPr>
        <w:t xml:space="preserve">subsequently to </w:t>
      </w:r>
      <w:r w:rsidR="00FE573D">
        <w:rPr>
          <w:rFonts w:eastAsia="MS Mincho"/>
          <w:lang w:eastAsia="ja-JP"/>
        </w:rPr>
        <w:t>receive</w:t>
      </w:r>
      <w:r w:rsidR="00631B89">
        <w:rPr>
          <w:rFonts w:eastAsia="MS Mincho"/>
          <w:lang w:eastAsia="ja-JP"/>
        </w:rPr>
        <w:t xml:space="preserve"> a</w:t>
      </w:r>
      <w:r w:rsidR="00FE573D">
        <w:rPr>
          <w:rFonts w:eastAsia="MS Mincho"/>
          <w:lang w:eastAsia="ja-JP"/>
        </w:rPr>
        <w:t xml:space="preserve"> shared downlink channel</w:t>
      </w:r>
      <w:r w:rsidRPr="00225993">
        <w:rPr>
          <w:rFonts w:eastAsia="MS Mincho"/>
          <w:lang w:eastAsia="ja-JP"/>
        </w:rPr>
        <w:t xml:space="preserve">. </w:t>
      </w:r>
      <w:r>
        <w:rPr>
          <w:rFonts w:eastAsia="MS Mincho"/>
          <w:lang w:eastAsia="ja-JP"/>
        </w:rPr>
        <w:t xml:space="preserve">The </w:t>
      </w:r>
      <w:r w:rsidRPr="00225993">
        <w:rPr>
          <w:rFonts w:eastAsia="MS Mincho"/>
          <w:lang w:eastAsia="ja-JP"/>
        </w:rPr>
        <w:t xml:space="preserve">NR-PBCH contents </w:t>
      </w:r>
      <w:r>
        <w:rPr>
          <w:rFonts w:eastAsia="MS Mincho"/>
          <w:lang w:eastAsia="ja-JP"/>
        </w:rPr>
        <w:t>may</w:t>
      </w:r>
      <w:r w:rsidRPr="00225993">
        <w:rPr>
          <w:rFonts w:eastAsia="MS Mincho"/>
          <w:lang w:eastAsia="ja-JP"/>
        </w:rPr>
        <w:t xml:space="preserve"> include </w:t>
      </w:r>
      <w:r w:rsidRPr="0049669A">
        <w:rPr>
          <w:rFonts w:eastAsia="MS Mincho"/>
          <w:lang w:eastAsia="ja-JP"/>
        </w:rPr>
        <w:t xml:space="preserve">configuration information for </w:t>
      </w:r>
      <w:r w:rsidR="00631B89">
        <w:rPr>
          <w:rFonts w:eastAsia="MS Mincho"/>
          <w:lang w:eastAsia="ja-JP"/>
        </w:rPr>
        <w:t xml:space="preserve">the </w:t>
      </w:r>
      <w:r w:rsidRPr="0049669A">
        <w:rPr>
          <w:lang w:eastAsia="sv-SE"/>
        </w:rPr>
        <w:t>initial UL transmission</w:t>
      </w:r>
      <w:r w:rsidR="00631B89">
        <w:rPr>
          <w:lang w:eastAsia="sv-SE"/>
        </w:rPr>
        <w:t>,</w:t>
      </w:r>
      <w:r w:rsidR="00FE573D">
        <w:rPr>
          <w:lang w:eastAsia="sv-SE"/>
        </w:rPr>
        <w:t xml:space="preserve"> and </w:t>
      </w:r>
      <w:r w:rsidR="00FE573D" w:rsidRPr="00FE573D">
        <w:rPr>
          <w:rFonts w:eastAsia="MS Mincho"/>
          <w:lang w:val="en-US" w:eastAsia="ja-JP"/>
        </w:rPr>
        <w:t>configuration information for the remaining minimum system information</w:t>
      </w:r>
      <w:r w:rsidRPr="00FE573D">
        <w:rPr>
          <w:lang w:eastAsia="sv-SE"/>
        </w:rPr>
        <w:t>.</w:t>
      </w:r>
      <w:r w:rsidRPr="00FE573D">
        <w:rPr>
          <w:rFonts w:eastAsia="MS Mincho"/>
          <w:lang w:eastAsia="ja-JP"/>
        </w:rPr>
        <w:t xml:space="preserve"> S</w:t>
      </w:r>
      <w:r w:rsidRPr="0049669A">
        <w:rPr>
          <w:rFonts w:eastAsia="MS Mincho"/>
          <w:lang w:eastAsia="ja-JP"/>
        </w:rPr>
        <w:t xml:space="preserve">uch configuration information may include frequency and/or time resources for </w:t>
      </w:r>
      <w:r w:rsidR="006B0B19">
        <w:rPr>
          <w:rFonts w:eastAsia="MS Mincho"/>
          <w:lang w:val="en-US" w:eastAsia="ja-JP"/>
        </w:rPr>
        <w:t xml:space="preserve">the </w:t>
      </w:r>
      <w:r w:rsidR="006B0B19" w:rsidRPr="00FE573D">
        <w:rPr>
          <w:rFonts w:eastAsia="MS Mincho"/>
          <w:lang w:val="en-US" w:eastAsia="ja-JP"/>
        </w:rPr>
        <w:t>remaining minimum system information</w:t>
      </w:r>
      <w:r w:rsidR="006B0B19">
        <w:rPr>
          <w:rFonts w:eastAsia="MS Mincho"/>
          <w:lang w:val="en-US" w:eastAsia="ja-JP"/>
        </w:rPr>
        <w:t xml:space="preserve"> and</w:t>
      </w:r>
      <w:r w:rsidR="00631B89">
        <w:rPr>
          <w:rFonts w:eastAsia="MS Mincho"/>
          <w:lang w:eastAsia="ja-JP"/>
        </w:rPr>
        <w:t xml:space="preserve"> </w:t>
      </w:r>
      <w:r w:rsidRPr="0049669A">
        <w:rPr>
          <w:lang w:eastAsia="sv-SE"/>
        </w:rPr>
        <w:t>initial UL transmission.</w:t>
      </w:r>
      <w:r w:rsidRPr="0049669A">
        <w:rPr>
          <w:rFonts w:eastAsia="MS Mincho"/>
          <w:lang w:eastAsia="ja-JP"/>
        </w:rPr>
        <w:t xml:space="preserve"> </w:t>
      </w:r>
      <w:r w:rsidR="00FE573D">
        <w:rPr>
          <w:rFonts w:eastAsia="MS Mincho"/>
          <w:lang w:eastAsia="ja-JP"/>
        </w:rPr>
        <w:t xml:space="preserve">For </w:t>
      </w:r>
      <w:r w:rsidR="00FE573D" w:rsidRPr="00FE573D">
        <w:rPr>
          <w:rFonts w:eastAsia="MS Mincho"/>
          <w:lang w:eastAsia="ja-JP"/>
        </w:rPr>
        <w:t xml:space="preserve">example, </w:t>
      </w:r>
      <w:r w:rsidR="00FE573D" w:rsidRPr="00FE573D">
        <w:rPr>
          <w:rFonts w:eastAsia="MS Mincho"/>
          <w:lang w:val="en-US" w:eastAsia="ja-JP"/>
        </w:rPr>
        <w:t xml:space="preserve">configuration information for the remaining minimum system information </w:t>
      </w:r>
      <w:r w:rsidR="00FE573D">
        <w:rPr>
          <w:rFonts w:eastAsia="MS Mincho"/>
          <w:lang w:val="en-US" w:eastAsia="ja-JP"/>
        </w:rPr>
        <w:t xml:space="preserve">may include </w:t>
      </w:r>
      <w:r w:rsidR="00FE573D" w:rsidRPr="00FE573D">
        <w:rPr>
          <w:rFonts w:eastAsia="MS Mincho"/>
          <w:lang w:val="en-US" w:eastAsia="ja-JP"/>
        </w:rPr>
        <w:t>control channel search space</w:t>
      </w:r>
      <w:r w:rsidR="00631B89">
        <w:rPr>
          <w:rFonts w:eastAsia="MS Mincho"/>
          <w:lang w:val="en-US" w:eastAsia="ja-JP"/>
        </w:rPr>
        <w:t>,</w:t>
      </w:r>
      <w:r w:rsidR="00FE573D" w:rsidRPr="00FE573D">
        <w:rPr>
          <w:rFonts w:eastAsia="MS Mincho"/>
          <w:lang w:val="en-US" w:eastAsia="ja-JP"/>
        </w:rPr>
        <w:t xml:space="preserve"> or scheduling assignment</w:t>
      </w:r>
      <w:r w:rsidR="00631B89">
        <w:rPr>
          <w:rFonts w:eastAsia="MS Mincho"/>
          <w:lang w:val="en-US" w:eastAsia="ja-JP"/>
        </w:rPr>
        <w:t>,</w:t>
      </w:r>
      <w:r w:rsidR="00FE573D">
        <w:rPr>
          <w:rFonts w:eastAsia="MS Mincho"/>
          <w:lang w:val="en-US" w:eastAsia="ja-JP"/>
        </w:rPr>
        <w:t xml:space="preserve"> for </w:t>
      </w:r>
      <w:r w:rsidR="00631B89">
        <w:rPr>
          <w:rFonts w:eastAsia="MS Mincho"/>
          <w:lang w:val="en-US" w:eastAsia="ja-JP"/>
        </w:rPr>
        <w:t xml:space="preserve">the </w:t>
      </w:r>
      <w:r w:rsidR="00FE573D" w:rsidRPr="00FE573D">
        <w:rPr>
          <w:rFonts w:eastAsia="MS Mincho"/>
          <w:lang w:val="en-US" w:eastAsia="ja-JP"/>
        </w:rPr>
        <w:t>remaining minimum system information</w:t>
      </w:r>
      <w:r w:rsidR="00FE573D">
        <w:rPr>
          <w:rFonts w:eastAsia="MS Mincho"/>
          <w:lang w:val="en-US" w:eastAsia="ja-JP"/>
        </w:rPr>
        <w:t>.</w:t>
      </w:r>
      <w:r w:rsidR="00FE573D" w:rsidRPr="0049669A">
        <w:rPr>
          <w:rFonts w:eastAsia="MS Mincho"/>
          <w:lang w:eastAsia="ja-JP"/>
        </w:rPr>
        <w:t xml:space="preserve"> </w:t>
      </w:r>
      <w:r w:rsidRPr="0049669A">
        <w:rPr>
          <w:rFonts w:eastAsia="MS Mincho"/>
          <w:lang w:eastAsia="ja-JP"/>
        </w:rPr>
        <w:t xml:space="preserve">NR-PBCH contents may include configuration information </w:t>
      </w:r>
      <w:r w:rsidR="00631B89" w:rsidRPr="0049669A">
        <w:rPr>
          <w:rFonts w:eastAsia="MS Mincho"/>
          <w:lang w:eastAsia="ja-JP"/>
        </w:rPr>
        <w:t>for</w:t>
      </w:r>
      <w:r w:rsidR="00631B89">
        <w:rPr>
          <w:rFonts w:eastAsia="MS Mincho"/>
          <w:lang w:eastAsia="ja-JP"/>
        </w:rPr>
        <w:t xml:space="preserve"> an </w:t>
      </w:r>
      <w:r w:rsidRPr="0049669A">
        <w:rPr>
          <w:lang w:eastAsia="sv-SE"/>
        </w:rPr>
        <w:t>initial UL transmission</w:t>
      </w:r>
      <w:r w:rsidR="00FE573D">
        <w:rPr>
          <w:lang w:eastAsia="sv-SE"/>
        </w:rPr>
        <w:t xml:space="preserve"> and </w:t>
      </w:r>
      <w:r w:rsidR="00FE573D" w:rsidRPr="00FE573D">
        <w:rPr>
          <w:rFonts w:eastAsia="MS Mincho"/>
          <w:lang w:val="en-US" w:eastAsia="ja-JP"/>
        </w:rPr>
        <w:t>remaining minimum system information transmission</w:t>
      </w:r>
      <w:r w:rsidRPr="0049669A">
        <w:rPr>
          <w:lang w:eastAsia="sv-SE"/>
        </w:rPr>
        <w:t xml:space="preserve">. </w:t>
      </w:r>
      <w:r w:rsidRPr="00225993">
        <w:rPr>
          <w:rFonts w:eastAsia="MS Mincho"/>
          <w:lang w:eastAsia="ja-JP"/>
        </w:rPr>
        <w:t xml:space="preserve"> </w:t>
      </w:r>
    </w:p>
    <w:p w14:paraId="624F0C2F" w14:textId="77777777" w:rsidR="00A95A8E" w:rsidRDefault="00A95A8E" w:rsidP="00A95A8E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Pr="00EE38DC">
        <w:rPr>
          <w:b/>
          <w:i/>
          <w:u w:val="single"/>
          <w:lang w:eastAsia="sv-SE"/>
        </w:rPr>
        <w:t xml:space="preserve">: </w:t>
      </w:r>
      <w:r w:rsidRPr="00EE38DC">
        <w:rPr>
          <w:i/>
          <w:lang w:eastAsia="sv-SE"/>
        </w:rPr>
        <w:t>NR-PBCH may carry</w:t>
      </w:r>
      <w:r w:rsidRPr="00B043D0">
        <w:rPr>
          <w:rFonts w:eastAsia="MS Mincho"/>
          <w:i/>
          <w:lang w:val="en-US" w:eastAsia="ja-JP"/>
        </w:rPr>
        <w:t xml:space="preserve"> configuration information for the remaining minimum system information</w:t>
      </w:r>
      <w:r>
        <w:rPr>
          <w:rFonts w:eastAsia="MS Mincho"/>
          <w:i/>
          <w:lang w:val="en-US" w:eastAsia="ja-JP"/>
        </w:rPr>
        <w:t xml:space="preserve"> transmission such as </w:t>
      </w:r>
      <w:r w:rsidRPr="00B043D0">
        <w:rPr>
          <w:rFonts w:eastAsia="MS Mincho"/>
          <w:i/>
          <w:lang w:val="en-US" w:eastAsia="ja-JP"/>
        </w:rPr>
        <w:t>control channel search space</w:t>
      </w:r>
      <w:r>
        <w:rPr>
          <w:rFonts w:eastAsia="MS Mincho"/>
          <w:i/>
          <w:lang w:val="en-US" w:eastAsia="ja-JP"/>
        </w:rPr>
        <w:t xml:space="preserve"> or scheduling assignment.</w:t>
      </w:r>
      <w:r w:rsidRPr="00B043D0">
        <w:rPr>
          <w:rFonts w:eastAsia="MS Mincho"/>
          <w:i/>
          <w:lang w:val="en-US" w:eastAsia="ja-JP"/>
        </w:rPr>
        <w:t xml:space="preserve"> </w:t>
      </w:r>
      <w:r w:rsidRPr="00EE38DC">
        <w:rPr>
          <w:i/>
          <w:lang w:eastAsia="sv-SE"/>
        </w:rPr>
        <w:t xml:space="preserve">NR-PBCH may </w:t>
      </w:r>
      <w:r>
        <w:rPr>
          <w:i/>
          <w:lang w:eastAsia="sv-SE"/>
        </w:rPr>
        <w:t xml:space="preserve">also </w:t>
      </w:r>
      <w:r w:rsidRPr="00EE38DC">
        <w:rPr>
          <w:i/>
          <w:lang w:eastAsia="sv-SE"/>
        </w:rPr>
        <w:t>carry information necessary for the UE to perform initial UL transmission</w:t>
      </w:r>
      <w:r>
        <w:rPr>
          <w:i/>
          <w:lang w:eastAsia="sv-SE"/>
        </w:rPr>
        <w:t xml:space="preserve">. </w:t>
      </w:r>
    </w:p>
    <w:p w14:paraId="09A5AAEE" w14:textId="77777777" w:rsidR="00A95A8E" w:rsidRDefault="00A95A8E" w:rsidP="00E6221E">
      <w:pPr>
        <w:rPr>
          <w:szCs w:val="22"/>
        </w:rPr>
      </w:pPr>
    </w:p>
    <w:p w14:paraId="22BC79EF" w14:textId="095E81C9" w:rsidR="00E6221E" w:rsidRPr="005A0229" w:rsidRDefault="00E6221E" w:rsidP="00E6221E">
      <w:pPr>
        <w:rPr>
          <w:szCs w:val="22"/>
        </w:rPr>
      </w:pPr>
      <w:r>
        <w:rPr>
          <w:szCs w:val="22"/>
        </w:rPr>
        <w:t xml:space="preserve">In a beam-based system, </w:t>
      </w:r>
      <w:r w:rsidR="00FE573D">
        <w:rPr>
          <w:szCs w:val="22"/>
        </w:rPr>
        <w:t xml:space="preserve">the </w:t>
      </w:r>
      <w:r>
        <w:rPr>
          <w:szCs w:val="22"/>
        </w:rPr>
        <w:t xml:space="preserve">DL transmission of </w:t>
      </w:r>
      <w:r w:rsidRPr="005A0229">
        <w:rPr>
          <w:szCs w:val="22"/>
        </w:rPr>
        <w:t xml:space="preserve">system information </w:t>
      </w:r>
      <w:r w:rsidR="00FE573D">
        <w:rPr>
          <w:szCs w:val="22"/>
        </w:rPr>
        <w:t xml:space="preserve">such as shared downlink channel </w:t>
      </w:r>
      <w:r w:rsidRPr="005A0229">
        <w:rPr>
          <w:szCs w:val="22"/>
        </w:rPr>
        <w:t>may be</w:t>
      </w:r>
      <w:r>
        <w:rPr>
          <w:szCs w:val="22"/>
        </w:rPr>
        <w:t xml:space="preserve"> </w:t>
      </w:r>
      <w:r w:rsidRPr="005A0229">
        <w:rPr>
          <w:szCs w:val="22"/>
        </w:rPr>
        <w:t>based on all</w:t>
      </w:r>
      <w:r w:rsidR="00631B89">
        <w:rPr>
          <w:szCs w:val="22"/>
        </w:rPr>
        <w:t>,</w:t>
      </w:r>
      <w:r w:rsidRPr="005A0229">
        <w:rPr>
          <w:szCs w:val="22"/>
        </w:rPr>
        <w:t xml:space="preserve"> or a subset</w:t>
      </w:r>
      <w:r w:rsidR="00631B89">
        <w:rPr>
          <w:szCs w:val="22"/>
        </w:rPr>
        <w:t>,</w:t>
      </w:r>
      <w:r w:rsidRPr="005A0229">
        <w:rPr>
          <w:szCs w:val="22"/>
        </w:rPr>
        <w:t xml:space="preserve"> of the beams in a beam sweep. </w:t>
      </w:r>
      <w:r w:rsidR="00631B89">
        <w:rPr>
          <w:szCs w:val="22"/>
        </w:rPr>
        <w:t>An i</w:t>
      </w:r>
      <w:r w:rsidRPr="005A0229">
        <w:rPr>
          <w:szCs w:val="22"/>
        </w:rPr>
        <w:t xml:space="preserve">nitial UL transmission may provide information to the TRP to enable </w:t>
      </w:r>
      <w:r>
        <w:rPr>
          <w:szCs w:val="22"/>
        </w:rPr>
        <w:t xml:space="preserve">advanced beam-based schemes. </w:t>
      </w:r>
    </w:p>
    <w:p w14:paraId="339E9D6B" w14:textId="45D66F08" w:rsidR="00E6221E" w:rsidRPr="00662AB0" w:rsidRDefault="00E6221E" w:rsidP="00E6221E">
      <w:pPr>
        <w:rPr>
          <w:szCs w:val="22"/>
        </w:rPr>
      </w:pPr>
      <w:r w:rsidRPr="00662AB0">
        <w:rPr>
          <w:szCs w:val="22"/>
        </w:rPr>
        <w:lastRenderedPageBreak/>
        <w:t>A selective beam sweeping scheme</w:t>
      </w:r>
      <w:r w:rsidR="00631B89" w:rsidRPr="00662AB0">
        <w:rPr>
          <w:szCs w:val="22"/>
        </w:rPr>
        <w:t>,</w:t>
      </w:r>
      <w:r w:rsidRPr="00662AB0">
        <w:rPr>
          <w:szCs w:val="22"/>
        </w:rPr>
        <w:t xml:space="preserve"> using a subset of beams</w:t>
      </w:r>
      <w:r w:rsidR="00631B89" w:rsidRPr="00662AB0">
        <w:rPr>
          <w:szCs w:val="22"/>
        </w:rPr>
        <w:t>,</w:t>
      </w:r>
      <w:r w:rsidRPr="00662AB0">
        <w:rPr>
          <w:szCs w:val="22"/>
        </w:rPr>
        <w:t xml:space="preserve"> for transmission of system information was evaluated in </w:t>
      </w:r>
      <w:r w:rsidRPr="00662AB0">
        <w:rPr>
          <w:szCs w:val="22"/>
        </w:rPr>
        <w:fldChar w:fldCharType="begin"/>
      </w:r>
      <w:r w:rsidRPr="00662AB0">
        <w:rPr>
          <w:szCs w:val="22"/>
        </w:rPr>
        <w:instrText xml:space="preserve"> REF _Ref471744380 \r \h </w:instrText>
      </w:r>
      <w:r w:rsidR="00662AB0" w:rsidRPr="00662AB0">
        <w:rPr>
          <w:szCs w:val="22"/>
        </w:rPr>
        <w:instrText xml:space="preserve"> \* MERGEFORMAT </w:instrText>
      </w:r>
      <w:r w:rsidRPr="00662AB0">
        <w:rPr>
          <w:szCs w:val="22"/>
        </w:rPr>
      </w:r>
      <w:r w:rsidRPr="00662AB0">
        <w:rPr>
          <w:szCs w:val="22"/>
        </w:rPr>
        <w:fldChar w:fldCharType="separate"/>
      </w:r>
      <w:r w:rsidR="00BE26D7">
        <w:rPr>
          <w:szCs w:val="22"/>
        </w:rPr>
        <w:t>[4]</w:t>
      </w:r>
      <w:r w:rsidRPr="00662AB0">
        <w:rPr>
          <w:szCs w:val="22"/>
        </w:rPr>
        <w:fldChar w:fldCharType="end"/>
      </w:r>
      <w:r w:rsidRPr="00662AB0">
        <w:rPr>
          <w:szCs w:val="22"/>
        </w:rPr>
        <w:t xml:space="preserve"> and a performance gain due to the use of selective beam sweep was shown.</w:t>
      </w:r>
      <w:r w:rsidR="009175DE" w:rsidRPr="00662AB0">
        <w:rPr>
          <w:szCs w:val="22"/>
        </w:rPr>
        <w:t xml:space="preserve"> This scheme is depicted in </w:t>
      </w:r>
      <w:r w:rsidR="009175DE" w:rsidRPr="00662AB0">
        <w:rPr>
          <w:szCs w:val="22"/>
        </w:rPr>
        <w:fldChar w:fldCharType="begin"/>
      </w:r>
      <w:r w:rsidR="009175DE" w:rsidRPr="00662AB0">
        <w:rPr>
          <w:szCs w:val="22"/>
        </w:rPr>
        <w:instrText xml:space="preserve"> REF _Ref471474333 \h </w:instrText>
      </w:r>
      <w:r w:rsidR="00662AB0" w:rsidRPr="00662AB0">
        <w:rPr>
          <w:szCs w:val="22"/>
        </w:rPr>
        <w:instrText xml:space="preserve"> \* MERGEFORMAT </w:instrText>
      </w:r>
      <w:r w:rsidR="009175DE" w:rsidRPr="00662AB0">
        <w:rPr>
          <w:szCs w:val="22"/>
        </w:rPr>
      </w:r>
      <w:r w:rsidR="009175DE" w:rsidRPr="00662AB0">
        <w:rPr>
          <w:szCs w:val="22"/>
        </w:rPr>
        <w:fldChar w:fldCharType="separate"/>
      </w:r>
      <w:r w:rsidR="00BE26D7" w:rsidRPr="00BE26D7">
        <w:rPr>
          <w:sz w:val="24"/>
          <w:szCs w:val="24"/>
        </w:rPr>
        <w:t xml:space="preserve">Figure </w:t>
      </w:r>
      <w:r w:rsidR="00BE26D7" w:rsidRPr="00BE26D7">
        <w:rPr>
          <w:noProof/>
          <w:sz w:val="24"/>
          <w:szCs w:val="24"/>
        </w:rPr>
        <w:t>1</w:t>
      </w:r>
      <w:r w:rsidR="009175DE" w:rsidRPr="00662AB0">
        <w:rPr>
          <w:szCs w:val="22"/>
        </w:rPr>
        <w:fldChar w:fldCharType="end"/>
      </w:r>
      <w:r w:rsidR="009175DE" w:rsidRPr="00662AB0">
        <w:rPr>
          <w:szCs w:val="22"/>
        </w:rPr>
        <w:t>.</w:t>
      </w:r>
      <w:r w:rsidRPr="00662AB0">
        <w:rPr>
          <w:szCs w:val="22"/>
        </w:rPr>
        <w:t xml:space="preserve"> </w:t>
      </w:r>
    </w:p>
    <w:p w14:paraId="6709D24F" w14:textId="2F81D325" w:rsidR="00E6221E" w:rsidRPr="0087454D" w:rsidRDefault="00E6221E" w:rsidP="00E6221E">
      <w:pPr>
        <w:rPr>
          <w:szCs w:val="22"/>
        </w:rPr>
      </w:pPr>
      <w:r w:rsidRPr="0087454D">
        <w:rPr>
          <w:szCs w:val="22"/>
        </w:rPr>
        <w:t xml:space="preserve">The selective beam sweep may be enabled in stage 2 where each TRP may only transmit from </w:t>
      </w:r>
      <m:oMath>
        <m:r>
          <w:rPr>
            <w:rFonts w:ascii="Cambria Math" w:hAnsi="Cambria Math"/>
            <w:szCs w:val="22"/>
          </w:rPr>
          <m:t xml:space="preserve">L </m:t>
        </m:r>
      </m:oMath>
      <w:r w:rsidRPr="0087454D">
        <w:rPr>
          <w:szCs w:val="22"/>
        </w:rPr>
        <w:t>wide beams</w:t>
      </w:r>
      <w:r w:rsidR="002F498B">
        <w:rPr>
          <w:szCs w:val="22"/>
        </w:rPr>
        <w:t xml:space="preserve"> (where L beams are a subset of the M</w:t>
      </w:r>
      <w:r w:rsidR="002F498B" w:rsidRPr="00662AB0">
        <w:rPr>
          <w:szCs w:val="22"/>
          <w:vertAlign w:val="subscript"/>
        </w:rPr>
        <w:t>w</w:t>
      </w:r>
      <w:r w:rsidR="002F498B">
        <w:rPr>
          <w:szCs w:val="22"/>
        </w:rPr>
        <w:t xml:space="preserve"> wide beams at the TRP)</w:t>
      </w:r>
      <w:r w:rsidRPr="0087454D">
        <w:rPr>
          <w:szCs w:val="22"/>
        </w:rPr>
        <w:t>. This operation may reduce interference, especially for non-uniform UE distributions. The TRP-based hierarchical beam sweep may be enabled to reduce overhead</w:t>
      </w:r>
      <w:r w:rsidR="00631B89">
        <w:rPr>
          <w:szCs w:val="22"/>
        </w:rPr>
        <w:t>,</w:t>
      </w:r>
      <w:r w:rsidRPr="0087454D">
        <w:rPr>
          <w:szCs w:val="22"/>
        </w:rPr>
        <w:t xml:space="preserve"> and processing power</w:t>
      </w:r>
      <w:r w:rsidR="00631B89">
        <w:rPr>
          <w:szCs w:val="22"/>
        </w:rPr>
        <w:t>,</w:t>
      </w:r>
      <w:r w:rsidRPr="0087454D">
        <w:rPr>
          <w:szCs w:val="22"/>
        </w:rPr>
        <w:t xml:space="preserve"> by using a smaller number </w:t>
      </w:r>
      <w:r>
        <w:rPr>
          <w:szCs w:val="22"/>
        </w:rPr>
        <w:t>of wider beams</w:t>
      </w:r>
      <w:r w:rsidR="00631B89">
        <w:rPr>
          <w:szCs w:val="22"/>
        </w:rPr>
        <w:t>,</w:t>
      </w:r>
      <w:r>
        <w:rPr>
          <w:szCs w:val="22"/>
        </w:rPr>
        <w:t xml:space="preserve"> </w:t>
      </w:r>
      <w:r w:rsidRPr="0087454D">
        <w:rPr>
          <w:szCs w:val="22"/>
        </w:rPr>
        <w:t>and narrow beams</w:t>
      </w:r>
      <w:r w:rsidR="00631B89">
        <w:rPr>
          <w:szCs w:val="22"/>
        </w:rPr>
        <w:t xml:space="preserve"> may be </w:t>
      </w:r>
      <w:r w:rsidR="00782385">
        <w:rPr>
          <w:szCs w:val="22"/>
        </w:rPr>
        <w:t>selected</w:t>
      </w:r>
      <w:r w:rsidRPr="0087454D">
        <w:rPr>
          <w:szCs w:val="22"/>
        </w:rPr>
        <w:t xml:space="preserve"> in stage 2. Finally, the UE-based hierarchical beam sweep may be enabled to substantially reduce </w:t>
      </w:r>
      <w:r w:rsidR="00782385">
        <w:rPr>
          <w:szCs w:val="22"/>
        </w:rPr>
        <w:t xml:space="preserve">the </w:t>
      </w:r>
      <w:r w:rsidRPr="0087454D">
        <w:rPr>
          <w:szCs w:val="22"/>
        </w:rPr>
        <w:t xml:space="preserve">latency since only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W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Pr="0087454D">
        <w:rPr>
          <w:szCs w:val="22"/>
        </w:rPr>
        <w:t xml:space="preserve">sync bursts are used to complete a sweep. In stage 2 only the narrow beams contained within the detected wide beam </w:t>
      </w:r>
      <w:r w:rsidR="00782385">
        <w:rPr>
          <w:szCs w:val="22"/>
        </w:rPr>
        <w:t>may be</w:t>
      </w:r>
      <w:r w:rsidR="00782385" w:rsidRPr="0087454D">
        <w:rPr>
          <w:szCs w:val="22"/>
        </w:rPr>
        <w:t xml:space="preserve"> </w:t>
      </w:r>
      <w:r w:rsidRPr="0087454D">
        <w:rPr>
          <w:szCs w:val="22"/>
        </w:rPr>
        <w:t xml:space="preserve">used, providing additional savings on processing power.    </w:t>
      </w:r>
    </w:p>
    <w:p w14:paraId="7ED602A1" w14:textId="77777777" w:rsidR="00E6221E" w:rsidRDefault="00E6221E" w:rsidP="00E6221E">
      <w:pPr>
        <w:rPr>
          <w:rFonts w:eastAsiaTheme="minorEastAsia"/>
          <w:sz w:val="20"/>
        </w:rPr>
      </w:pPr>
    </w:p>
    <w:p w14:paraId="732FC3D6" w14:textId="77777777" w:rsidR="00E6221E" w:rsidRDefault="00E6221E" w:rsidP="00E6221E">
      <w:pPr>
        <w:keepNext/>
        <w:jc w:val="center"/>
      </w:pPr>
      <w:r>
        <w:object w:dxaOrig="14795" w:dyaOrig="6258" w14:anchorId="7F1E0E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5pt;height:200.25pt" o:ole="">
            <v:imagedata r:id="rId12" o:title=""/>
          </v:shape>
          <o:OLEObject Type="Embed" ProgID="Visio.Drawing.15" ShapeID="_x0000_i1025" DrawAspect="Content" ObjectID="_1551905405" r:id="rId13"/>
        </w:object>
      </w:r>
    </w:p>
    <w:p w14:paraId="0A78D192" w14:textId="7158AE95" w:rsidR="00E6221E" w:rsidRPr="004F550B" w:rsidRDefault="00E6221E" w:rsidP="00E6221E">
      <w:pPr>
        <w:jc w:val="center"/>
        <w:rPr>
          <w:b/>
          <w:sz w:val="24"/>
          <w:szCs w:val="24"/>
        </w:rPr>
      </w:pPr>
      <w:bookmarkStart w:id="1" w:name="_Ref471474333"/>
      <w:r w:rsidRPr="004F550B">
        <w:rPr>
          <w:b/>
          <w:sz w:val="24"/>
          <w:szCs w:val="24"/>
        </w:rPr>
        <w:t xml:space="preserve">Figure </w:t>
      </w:r>
      <w:r w:rsidRPr="004F550B">
        <w:rPr>
          <w:b/>
          <w:sz w:val="24"/>
          <w:szCs w:val="24"/>
        </w:rPr>
        <w:fldChar w:fldCharType="begin"/>
      </w:r>
      <w:r w:rsidRPr="004F550B">
        <w:rPr>
          <w:b/>
          <w:sz w:val="24"/>
          <w:szCs w:val="24"/>
        </w:rPr>
        <w:instrText xml:space="preserve"> SEQ Figure \* ARABIC </w:instrText>
      </w:r>
      <w:r w:rsidRPr="004F550B">
        <w:rPr>
          <w:b/>
          <w:sz w:val="24"/>
          <w:szCs w:val="24"/>
        </w:rPr>
        <w:fldChar w:fldCharType="separate"/>
      </w:r>
      <w:r w:rsidR="00BE26D7">
        <w:rPr>
          <w:b/>
          <w:noProof/>
          <w:sz w:val="24"/>
          <w:szCs w:val="24"/>
        </w:rPr>
        <w:t>1</w:t>
      </w:r>
      <w:r w:rsidRPr="004F550B">
        <w:rPr>
          <w:b/>
          <w:sz w:val="24"/>
          <w:szCs w:val="24"/>
        </w:rPr>
        <w:fldChar w:fldCharType="end"/>
      </w:r>
      <w:bookmarkEnd w:id="1"/>
      <w:r>
        <w:rPr>
          <w:b/>
          <w:sz w:val="24"/>
          <w:szCs w:val="24"/>
        </w:rPr>
        <w:t>. Hierarchical based Selective Beam Sweeping</w:t>
      </w:r>
    </w:p>
    <w:p w14:paraId="580C8602" w14:textId="77777777" w:rsidR="00E6221E" w:rsidRDefault="00E6221E" w:rsidP="00E6221E">
      <w:pPr>
        <w:pStyle w:val="Caption"/>
      </w:pPr>
    </w:p>
    <w:p w14:paraId="737DEEDD" w14:textId="630DD45D" w:rsidR="00E6221E" w:rsidRPr="00266106" w:rsidRDefault="00342A5E" w:rsidP="00E6221E">
      <w:r>
        <w:t>An i</w:t>
      </w:r>
      <w:r w:rsidR="00E6221E">
        <w:t xml:space="preserve">nitial </w:t>
      </w:r>
      <w:r w:rsidR="00E6221E" w:rsidRPr="00266106">
        <w:t xml:space="preserve">UL </w:t>
      </w:r>
      <w:r w:rsidR="00E6221E">
        <w:t xml:space="preserve">transmission may </w:t>
      </w:r>
      <w:r w:rsidR="00FE573D">
        <w:t>be used</w:t>
      </w:r>
      <w:r w:rsidR="00E6221E">
        <w:t xml:space="preserve"> </w:t>
      </w:r>
      <w:r w:rsidR="00E6221E" w:rsidRPr="00266106">
        <w:t xml:space="preserve">to </w:t>
      </w:r>
      <w:r w:rsidR="00E6221E">
        <w:t xml:space="preserve">provide information </w:t>
      </w:r>
      <w:r w:rsidR="00662AB0">
        <w:t xml:space="preserve">to </w:t>
      </w:r>
      <w:proofErr w:type="spellStart"/>
      <w:r w:rsidR="00662AB0">
        <w:t>gNB</w:t>
      </w:r>
      <w:proofErr w:type="spellEnd"/>
      <w:r w:rsidR="00662AB0">
        <w:t xml:space="preserve"> or TRP </w:t>
      </w:r>
      <w:r w:rsidR="00E6221E">
        <w:t xml:space="preserve">to enable </w:t>
      </w:r>
      <w:r>
        <w:t xml:space="preserve">a </w:t>
      </w:r>
      <w:r w:rsidR="00E6221E">
        <w:t xml:space="preserve">selective beam sweep or </w:t>
      </w:r>
      <w:r w:rsidR="00E6221E" w:rsidRPr="00D14061">
        <w:t>hierarchical beam sweep</w:t>
      </w:r>
      <w:r>
        <w:t xml:space="preserve"> procedure</w:t>
      </w:r>
      <w:r w:rsidR="00E6221E">
        <w:t>.</w:t>
      </w:r>
      <w:r w:rsidR="00E6221E" w:rsidRPr="00266106">
        <w:t xml:space="preserve"> </w:t>
      </w:r>
      <w:r w:rsidR="00E6221E">
        <w:rPr>
          <w:szCs w:val="22"/>
        </w:rPr>
        <w:t xml:space="preserve">For example, </w:t>
      </w:r>
      <w:r>
        <w:rPr>
          <w:szCs w:val="22"/>
        </w:rPr>
        <w:t xml:space="preserve">a </w:t>
      </w:r>
      <w:r w:rsidR="00E6221E">
        <w:rPr>
          <w:szCs w:val="22"/>
        </w:rPr>
        <w:t>UE beam-location profile</w:t>
      </w:r>
      <w:r>
        <w:rPr>
          <w:szCs w:val="22"/>
        </w:rPr>
        <w:t>,</w:t>
      </w:r>
      <w:r w:rsidR="00E6221E">
        <w:rPr>
          <w:szCs w:val="22"/>
        </w:rPr>
        <w:t xml:space="preserve"> </w:t>
      </w:r>
      <w:r w:rsidR="00E6221E">
        <w:t>or information for</w:t>
      </w:r>
      <w:r w:rsidR="00E6221E" w:rsidRPr="00D14061">
        <w:t xml:space="preserve"> </w:t>
      </w:r>
      <w:r w:rsidR="00E6221E">
        <w:t xml:space="preserve">the </w:t>
      </w:r>
      <w:r w:rsidR="00E6221E" w:rsidRPr="00D14061">
        <w:t xml:space="preserve">desired </w:t>
      </w:r>
      <w:r w:rsidR="00E6221E">
        <w:t>beam</w:t>
      </w:r>
      <w:r>
        <w:t>,</w:t>
      </w:r>
      <w:r w:rsidR="00E6221E" w:rsidRPr="00D14061">
        <w:t xml:space="preserve"> </w:t>
      </w:r>
      <w:r w:rsidR="00E6221E">
        <w:rPr>
          <w:szCs w:val="22"/>
        </w:rPr>
        <w:t>may be provided</w:t>
      </w:r>
      <w:r w:rsidR="00FE573D">
        <w:rPr>
          <w:szCs w:val="22"/>
        </w:rPr>
        <w:t xml:space="preserve"> to </w:t>
      </w:r>
      <w:proofErr w:type="spellStart"/>
      <w:r w:rsidR="00FE573D">
        <w:rPr>
          <w:szCs w:val="22"/>
        </w:rPr>
        <w:t>gNB</w:t>
      </w:r>
      <w:proofErr w:type="spellEnd"/>
      <w:r w:rsidR="00FE573D">
        <w:rPr>
          <w:szCs w:val="22"/>
        </w:rPr>
        <w:t xml:space="preserve"> or TRP </w:t>
      </w:r>
      <w:r w:rsidR="00E6221E">
        <w:rPr>
          <w:szCs w:val="22"/>
        </w:rPr>
        <w:t xml:space="preserve">during initial UL transmission. </w:t>
      </w:r>
    </w:p>
    <w:p w14:paraId="6BD7768E" w14:textId="77777777" w:rsidR="00A95A8E" w:rsidRPr="00730482" w:rsidRDefault="00A95A8E" w:rsidP="00A95A8E">
      <w:pPr>
        <w:rPr>
          <w:i/>
          <w:szCs w:val="24"/>
        </w:rPr>
      </w:pPr>
      <w:r>
        <w:rPr>
          <w:b/>
          <w:i/>
          <w:u w:val="single"/>
          <w:lang w:eastAsia="sv-SE"/>
        </w:rPr>
        <w:t>Proposal 3</w:t>
      </w:r>
      <w:r w:rsidRPr="00730482">
        <w:rPr>
          <w:b/>
          <w:i/>
          <w:u w:val="single"/>
          <w:lang w:eastAsia="sv-SE"/>
        </w:rPr>
        <w:t>:</w:t>
      </w:r>
      <w:r w:rsidRPr="00730482">
        <w:rPr>
          <w:b/>
          <w:lang w:eastAsia="sv-SE"/>
        </w:rPr>
        <w:t xml:space="preserve"> </w:t>
      </w:r>
      <w:r>
        <w:rPr>
          <w:i/>
          <w:szCs w:val="24"/>
        </w:rPr>
        <w:t xml:space="preserve">DL transmission of system information may be </w:t>
      </w:r>
      <w:r w:rsidRPr="00730482">
        <w:rPr>
          <w:i/>
          <w:szCs w:val="24"/>
        </w:rPr>
        <w:t xml:space="preserve">based on all or a subset of </w:t>
      </w:r>
      <w:r>
        <w:rPr>
          <w:i/>
          <w:szCs w:val="24"/>
        </w:rPr>
        <w:t>the beams in a beam sweep</w:t>
      </w:r>
      <w:r w:rsidRPr="00730482">
        <w:rPr>
          <w:i/>
          <w:szCs w:val="24"/>
        </w:rPr>
        <w:t>.</w:t>
      </w:r>
      <w:r>
        <w:rPr>
          <w:i/>
          <w:szCs w:val="24"/>
        </w:rPr>
        <w:t xml:space="preserve"> NR should study i</w:t>
      </w:r>
      <w:r w:rsidRPr="00B64AAB">
        <w:rPr>
          <w:i/>
          <w:lang w:eastAsia="sv-SE"/>
        </w:rPr>
        <w:t xml:space="preserve">nitial UL transmission </w:t>
      </w:r>
      <w:r>
        <w:rPr>
          <w:i/>
          <w:lang w:eastAsia="sv-SE"/>
        </w:rPr>
        <w:t xml:space="preserve">that </w:t>
      </w:r>
      <w:r w:rsidRPr="004256BC">
        <w:rPr>
          <w:i/>
          <w:lang w:eastAsia="sv-SE"/>
        </w:rPr>
        <w:t>enable</w:t>
      </w:r>
      <w:r>
        <w:rPr>
          <w:i/>
          <w:lang w:eastAsia="sv-SE"/>
        </w:rPr>
        <w:t>s</w:t>
      </w:r>
      <w:r w:rsidRPr="004256BC">
        <w:rPr>
          <w:i/>
          <w:szCs w:val="24"/>
        </w:rPr>
        <w:t xml:space="preserve"> </w:t>
      </w:r>
      <w:r w:rsidRPr="004256BC">
        <w:rPr>
          <w:i/>
          <w:szCs w:val="22"/>
        </w:rPr>
        <w:t>advanced beam-based schemes</w:t>
      </w:r>
      <w:r>
        <w:rPr>
          <w:i/>
          <w:szCs w:val="22"/>
        </w:rPr>
        <w:t xml:space="preserve"> for broadcast and system information delivery</w:t>
      </w:r>
      <w:r w:rsidRPr="004256BC">
        <w:rPr>
          <w:i/>
          <w:lang w:eastAsia="sv-SE"/>
        </w:rPr>
        <w:t>.</w:t>
      </w:r>
    </w:p>
    <w:p w14:paraId="0949AF6C" w14:textId="77777777" w:rsidR="00E6221E" w:rsidRDefault="00E6221E" w:rsidP="00E6221E">
      <w:pPr>
        <w:rPr>
          <w:lang w:val="en-US"/>
        </w:rPr>
      </w:pPr>
    </w:p>
    <w:p w14:paraId="6ADB8179" w14:textId="77777777" w:rsidR="00E6221E" w:rsidRDefault="00E6221E" w:rsidP="00E622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NR-PBCH Contents</w:t>
      </w:r>
    </w:p>
    <w:p w14:paraId="0202E47D" w14:textId="7D9FE10A" w:rsidR="00E6221E" w:rsidRPr="00CD4195" w:rsidRDefault="00E6221E" w:rsidP="00E6221E">
      <w:pPr>
        <w:rPr>
          <w:rFonts w:eastAsia="MS Mincho"/>
          <w:lang w:eastAsia="ja-JP"/>
        </w:rPr>
      </w:pPr>
      <w:r w:rsidRPr="00A663F6">
        <w:rPr>
          <w:rFonts w:eastAsia="MS Mincho"/>
          <w:lang w:eastAsia="ja-JP"/>
        </w:rPr>
        <w:t xml:space="preserve">NR-PBCH may have relatively small payload size to carry part of the minimum system information. The contents of NR-PBCH may include </w:t>
      </w:r>
      <w:r>
        <w:rPr>
          <w:rFonts w:eastAsia="MS Mincho"/>
          <w:lang w:eastAsia="ja-JP"/>
        </w:rPr>
        <w:t>a</w:t>
      </w:r>
      <w:r w:rsidRPr="00A663F6">
        <w:rPr>
          <w:rFonts w:eastAsia="MS Mincho"/>
          <w:lang w:eastAsia="ja-JP"/>
        </w:rPr>
        <w:t>t least part of the sys</w:t>
      </w:r>
      <w:r>
        <w:rPr>
          <w:rFonts w:eastAsia="MS Mincho"/>
          <w:lang w:eastAsia="ja-JP"/>
        </w:rPr>
        <w:t>tem frame number (SFN), configuration for initial uplink transmission or system information</w:t>
      </w:r>
      <w:r w:rsidRPr="00A663F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transmission and CRC. T</w:t>
      </w:r>
      <w:r w:rsidRPr="00A663F6">
        <w:rPr>
          <w:rFonts w:eastAsia="MS Mincho"/>
          <w:lang w:eastAsia="ja-JP"/>
        </w:rPr>
        <w:t>he number of bits used to indicate SFN</w:t>
      </w:r>
      <w:r>
        <w:rPr>
          <w:rFonts w:eastAsia="MS Mincho"/>
          <w:lang w:eastAsia="ja-JP"/>
        </w:rPr>
        <w:t xml:space="preserve"> may be for further study. The exact number of bits for SFN may depend on the SFN indication method. Some of</w:t>
      </w:r>
      <w:r w:rsidRPr="00A663F6">
        <w:rPr>
          <w:rFonts w:eastAsia="MS Mincho"/>
          <w:lang w:eastAsia="ja-JP"/>
        </w:rPr>
        <w:t xml:space="preserve"> the SFN </w:t>
      </w:r>
      <w:r>
        <w:rPr>
          <w:rFonts w:eastAsia="MS Mincho"/>
          <w:lang w:eastAsia="ja-JP"/>
        </w:rPr>
        <w:t>may be</w:t>
      </w:r>
      <w:r w:rsidRPr="00A663F6">
        <w:rPr>
          <w:rFonts w:eastAsia="MS Mincho"/>
          <w:lang w:eastAsia="ja-JP"/>
        </w:rPr>
        <w:t xml:space="preserve"> indicated explicitly and </w:t>
      </w:r>
      <w:r w:rsidR="00342A5E">
        <w:rPr>
          <w:rFonts w:eastAsia="MS Mincho"/>
          <w:lang w:eastAsia="ja-JP"/>
        </w:rPr>
        <w:t>the remainder</w:t>
      </w:r>
      <w:r>
        <w:rPr>
          <w:rFonts w:eastAsia="MS Mincho"/>
          <w:lang w:eastAsia="ja-JP"/>
        </w:rPr>
        <w:t xml:space="preserve"> may be</w:t>
      </w:r>
      <w:r w:rsidRPr="00A663F6">
        <w:rPr>
          <w:rFonts w:eastAsia="MS Mincho"/>
          <w:lang w:eastAsia="ja-JP"/>
        </w:rPr>
        <w:t xml:space="preserve"> indicated implicitly</w:t>
      </w:r>
      <w:r>
        <w:rPr>
          <w:rFonts w:eastAsia="MS Mincho"/>
          <w:lang w:eastAsia="ja-JP"/>
        </w:rPr>
        <w:t xml:space="preserve">. The exact number of bits for the </w:t>
      </w:r>
      <w:r w:rsidRPr="00A663F6">
        <w:rPr>
          <w:rFonts w:eastAsia="MS Mincho"/>
          <w:lang w:eastAsia="ja-JP"/>
        </w:rPr>
        <w:t xml:space="preserve">CRC </w:t>
      </w:r>
      <w:r>
        <w:rPr>
          <w:rFonts w:eastAsia="MS Mincho"/>
          <w:lang w:eastAsia="ja-JP"/>
        </w:rPr>
        <w:t>may also be for further study.</w:t>
      </w:r>
    </w:p>
    <w:p w14:paraId="6D40EBBD" w14:textId="77777777" w:rsidR="00432786" w:rsidRDefault="00432786" w:rsidP="00432786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4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NR-PBCH contents may include at least SFN, </w:t>
      </w:r>
      <w:r w:rsidRPr="00B043D0">
        <w:rPr>
          <w:rFonts w:eastAsia="MS Mincho"/>
          <w:i/>
          <w:lang w:val="en-US" w:eastAsia="ja-JP"/>
        </w:rPr>
        <w:t>configuration information for the remaining minimum system information</w:t>
      </w:r>
      <w:r>
        <w:rPr>
          <w:rFonts w:eastAsia="MS Mincho"/>
          <w:i/>
          <w:lang w:val="en-US" w:eastAsia="ja-JP"/>
        </w:rPr>
        <w:t xml:space="preserve"> transmission,</w:t>
      </w:r>
      <w:r>
        <w:rPr>
          <w:i/>
          <w:lang w:eastAsia="sv-SE"/>
        </w:rPr>
        <w:t xml:space="preserve"> and CRC.</w:t>
      </w:r>
    </w:p>
    <w:p w14:paraId="733EC7DC" w14:textId="77777777" w:rsidR="00E6221E" w:rsidRDefault="00E6221E" w:rsidP="00E6221E">
      <w:pPr>
        <w:rPr>
          <w:lang w:val="en-US"/>
        </w:rPr>
      </w:pPr>
    </w:p>
    <w:p w14:paraId="4A86381C" w14:textId="77777777" w:rsidR="00E6221E" w:rsidRPr="00371E4D" w:rsidRDefault="00E6221E" w:rsidP="00E622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lastRenderedPageBreak/>
        <w:t>Other Considerations</w:t>
      </w:r>
    </w:p>
    <w:p w14:paraId="1A23674F" w14:textId="77777777" w:rsidR="00E6221E" w:rsidRPr="00AD1D2E" w:rsidRDefault="00E6221E" w:rsidP="00E6221E">
      <w:pPr>
        <w:rPr>
          <w:szCs w:val="22"/>
        </w:rPr>
      </w:pPr>
      <w:r>
        <w:rPr>
          <w:szCs w:val="22"/>
        </w:rPr>
        <w:t xml:space="preserve">A beam sweep procedure as described previously may be performed individually for the NR-SYNC and NR-PBCH channels. To facilitate the reception of the NR-PBCH, the NR-PBCH </w:t>
      </w:r>
      <w:proofErr w:type="spellStart"/>
      <w:r>
        <w:rPr>
          <w:szCs w:val="22"/>
        </w:rPr>
        <w:t>Tx</w:t>
      </w:r>
      <w:proofErr w:type="spellEnd"/>
      <w:r>
        <w:rPr>
          <w:szCs w:val="22"/>
        </w:rPr>
        <w:t xml:space="preserve"> beam ID may be derived from the association of the NR-SYNC beam with the NR-PBCH beam. Using this approach, the reception of the </w:t>
      </w:r>
      <w:r w:rsidRPr="00AD1D2E">
        <w:rPr>
          <w:szCs w:val="22"/>
        </w:rPr>
        <w:t xml:space="preserve">PBCH signal may be accelerated due to the reduced overhead for identifying the PBCH beam location. </w:t>
      </w:r>
      <w:r w:rsidRPr="00AD1D2E">
        <w:rPr>
          <w:lang w:eastAsia="sv-SE"/>
        </w:rPr>
        <w:t>Association for NR-SYNC and NR-PBCH may be considered to reduce the beam sweep latency and overhead in NR.</w:t>
      </w:r>
    </w:p>
    <w:p w14:paraId="5B3F1312" w14:textId="6787207F" w:rsidR="00E6221E" w:rsidRDefault="00E6221E" w:rsidP="00E6221E">
      <w:pPr>
        <w:jc w:val="center"/>
        <w:rPr>
          <w:lang w:val="en-US"/>
        </w:rPr>
      </w:pPr>
      <w:bookmarkStart w:id="2" w:name="_GoBack"/>
      <w:bookmarkEnd w:id="2"/>
    </w:p>
    <w:p w14:paraId="1DCB7D6C" w14:textId="77777777" w:rsidR="00E6221E" w:rsidRDefault="00E6221E" w:rsidP="00E6221E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22975095" w14:textId="77777777" w:rsidR="00E6221E" w:rsidRPr="002D3814" w:rsidRDefault="00E6221E" w:rsidP="00E6221E">
      <w:pPr>
        <w:rPr>
          <w:i/>
          <w:szCs w:val="22"/>
        </w:rPr>
      </w:pPr>
      <w:r w:rsidRPr="00637119">
        <w:t xml:space="preserve">In this contribution, we </w:t>
      </w:r>
      <w:r>
        <w:t xml:space="preserve">considered and discussed </w:t>
      </w:r>
      <w:r w:rsidRPr="00730482">
        <w:t xml:space="preserve">some design principles for </w:t>
      </w:r>
      <w:r>
        <w:t>NR-</w:t>
      </w:r>
      <w:r w:rsidRPr="00730482">
        <w:t xml:space="preserve">PBCH and system information </w:t>
      </w:r>
      <w:r>
        <w:t>delivery for initial access for a beam-based approach in</w:t>
      </w:r>
      <w:r w:rsidRPr="00637119">
        <w:t xml:space="preserve"> NR. </w:t>
      </w:r>
      <w:r>
        <w:t>W</w:t>
      </w:r>
      <w:r w:rsidRPr="00637119">
        <w:t xml:space="preserve">e </w:t>
      </w:r>
      <w:r>
        <w:t>have</w:t>
      </w:r>
      <w:r w:rsidRPr="00637119">
        <w:t xml:space="preserve"> the following</w:t>
      </w:r>
      <w:r>
        <w:t xml:space="preserve"> proposals:</w:t>
      </w:r>
    </w:p>
    <w:p w14:paraId="056478D8" w14:textId="77777777" w:rsidR="00FE573D" w:rsidRPr="00B64AAB" w:rsidRDefault="00FE573D" w:rsidP="00FE573D">
      <w:pPr>
        <w:rPr>
          <w:b/>
          <w:i/>
          <w:u w:val="single"/>
          <w:lang w:eastAsia="sv-SE"/>
        </w:rPr>
      </w:pPr>
      <w:r w:rsidRPr="00730482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1</w:t>
      </w:r>
      <w:r w:rsidRPr="00B64AAB">
        <w:rPr>
          <w:i/>
          <w:lang w:eastAsia="sv-SE"/>
        </w:rPr>
        <w:t xml:space="preserve">: </w:t>
      </w:r>
      <w:r w:rsidRPr="00B043D0">
        <w:rPr>
          <w:rFonts w:eastAsia="MS Mincho" w:hint="eastAsia"/>
          <w:i/>
          <w:lang w:val="en-US" w:eastAsia="ja-JP"/>
        </w:rPr>
        <w:t>The re</w:t>
      </w:r>
      <w:r w:rsidRPr="00B043D0">
        <w:rPr>
          <w:rFonts w:eastAsia="MS Mincho"/>
          <w:i/>
          <w:lang w:val="en-US" w:eastAsia="ja-JP"/>
        </w:rPr>
        <w:t>maining minimum system information is transmitted in shared downlink channel via NR-PDSCH</w:t>
      </w:r>
      <w:r>
        <w:rPr>
          <w:rFonts w:eastAsia="MS Mincho"/>
          <w:i/>
          <w:lang w:val="en-US" w:eastAsia="ja-JP"/>
        </w:rPr>
        <w:t xml:space="preserve">. Such </w:t>
      </w:r>
      <w:r w:rsidRPr="00B043D0">
        <w:rPr>
          <w:rFonts w:eastAsia="MS Mincho"/>
          <w:i/>
          <w:lang w:val="en-US" w:eastAsia="ja-JP"/>
        </w:rPr>
        <w:t>shared downlink channel</w:t>
      </w:r>
      <w:r>
        <w:rPr>
          <w:rFonts w:eastAsia="MS Mincho"/>
          <w:i/>
          <w:lang w:val="en-US" w:eastAsia="ja-JP"/>
        </w:rPr>
        <w:t xml:space="preserve"> may be scheduled or non-scheduled.</w:t>
      </w:r>
    </w:p>
    <w:p w14:paraId="2FC88912" w14:textId="35FFEDAE" w:rsidR="00FE573D" w:rsidRDefault="00FE573D" w:rsidP="00FE573D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Pr="00EE38DC">
        <w:rPr>
          <w:b/>
          <w:i/>
          <w:u w:val="single"/>
          <w:lang w:eastAsia="sv-SE"/>
        </w:rPr>
        <w:t xml:space="preserve">: </w:t>
      </w:r>
      <w:r w:rsidRPr="00EE38DC">
        <w:rPr>
          <w:i/>
          <w:lang w:eastAsia="sv-SE"/>
        </w:rPr>
        <w:t>NR-PBCH may carry</w:t>
      </w:r>
      <w:r w:rsidRPr="00B043D0">
        <w:rPr>
          <w:rFonts w:eastAsia="MS Mincho"/>
          <w:i/>
          <w:lang w:val="en-US" w:eastAsia="ja-JP"/>
        </w:rPr>
        <w:t xml:space="preserve"> configuration information for the remaining minimum system information</w:t>
      </w:r>
      <w:r>
        <w:rPr>
          <w:rFonts w:eastAsia="MS Mincho"/>
          <w:i/>
          <w:lang w:val="en-US" w:eastAsia="ja-JP"/>
        </w:rPr>
        <w:t xml:space="preserve"> transmission such as </w:t>
      </w:r>
      <w:r w:rsidRPr="00B043D0">
        <w:rPr>
          <w:rFonts w:eastAsia="MS Mincho"/>
          <w:i/>
          <w:lang w:val="en-US" w:eastAsia="ja-JP"/>
        </w:rPr>
        <w:t>control channel search space</w:t>
      </w:r>
      <w:r>
        <w:rPr>
          <w:rFonts w:eastAsia="MS Mincho"/>
          <w:i/>
          <w:lang w:val="en-US" w:eastAsia="ja-JP"/>
        </w:rPr>
        <w:t xml:space="preserve"> or scheduling assignment.</w:t>
      </w:r>
      <w:r w:rsidRPr="00B043D0">
        <w:rPr>
          <w:rFonts w:eastAsia="MS Mincho"/>
          <w:i/>
          <w:lang w:val="en-US" w:eastAsia="ja-JP"/>
        </w:rPr>
        <w:t xml:space="preserve"> </w:t>
      </w:r>
      <w:r w:rsidRPr="00EE38DC">
        <w:rPr>
          <w:i/>
          <w:lang w:eastAsia="sv-SE"/>
        </w:rPr>
        <w:t xml:space="preserve">NR-PBCH may </w:t>
      </w:r>
      <w:r>
        <w:rPr>
          <w:i/>
          <w:lang w:eastAsia="sv-SE"/>
        </w:rPr>
        <w:t xml:space="preserve">also </w:t>
      </w:r>
      <w:r w:rsidRPr="00EE38DC">
        <w:rPr>
          <w:i/>
          <w:lang w:eastAsia="sv-SE"/>
        </w:rPr>
        <w:t>carry information necessary for the UE to perform initial UL transmission</w:t>
      </w:r>
      <w:r>
        <w:rPr>
          <w:i/>
          <w:lang w:eastAsia="sv-SE"/>
        </w:rPr>
        <w:t xml:space="preserve">. </w:t>
      </w:r>
    </w:p>
    <w:p w14:paraId="62244D21" w14:textId="2379916C" w:rsidR="00FE573D" w:rsidRPr="00730482" w:rsidRDefault="00FE573D" w:rsidP="00FE573D">
      <w:pPr>
        <w:rPr>
          <w:i/>
          <w:szCs w:val="24"/>
        </w:rPr>
      </w:pPr>
      <w:r>
        <w:rPr>
          <w:b/>
          <w:i/>
          <w:u w:val="single"/>
          <w:lang w:eastAsia="sv-SE"/>
        </w:rPr>
        <w:t>Proposal 3</w:t>
      </w:r>
      <w:r w:rsidRPr="00730482">
        <w:rPr>
          <w:b/>
          <w:i/>
          <w:u w:val="single"/>
          <w:lang w:eastAsia="sv-SE"/>
        </w:rPr>
        <w:t>:</w:t>
      </w:r>
      <w:r w:rsidRPr="00730482">
        <w:rPr>
          <w:b/>
          <w:lang w:eastAsia="sv-SE"/>
        </w:rPr>
        <w:t xml:space="preserve"> </w:t>
      </w:r>
      <w:r>
        <w:rPr>
          <w:i/>
          <w:szCs w:val="24"/>
        </w:rPr>
        <w:t xml:space="preserve">DL transmission of system information may be </w:t>
      </w:r>
      <w:r w:rsidRPr="00730482">
        <w:rPr>
          <w:i/>
          <w:szCs w:val="24"/>
        </w:rPr>
        <w:t xml:space="preserve">based on all or a subset of </w:t>
      </w:r>
      <w:r>
        <w:rPr>
          <w:i/>
          <w:szCs w:val="24"/>
        </w:rPr>
        <w:t>the beams in a beam sweep</w:t>
      </w:r>
      <w:r w:rsidRPr="00730482">
        <w:rPr>
          <w:i/>
          <w:szCs w:val="24"/>
        </w:rPr>
        <w:t>.</w:t>
      </w:r>
      <w:r>
        <w:rPr>
          <w:i/>
          <w:szCs w:val="24"/>
        </w:rPr>
        <w:t xml:space="preserve"> NR should study i</w:t>
      </w:r>
      <w:r w:rsidRPr="00B64AAB">
        <w:rPr>
          <w:i/>
          <w:lang w:eastAsia="sv-SE"/>
        </w:rPr>
        <w:t xml:space="preserve">nitial UL transmission </w:t>
      </w:r>
      <w:r>
        <w:rPr>
          <w:i/>
          <w:lang w:eastAsia="sv-SE"/>
        </w:rPr>
        <w:t xml:space="preserve">that </w:t>
      </w:r>
      <w:r w:rsidRPr="004256BC">
        <w:rPr>
          <w:i/>
          <w:lang w:eastAsia="sv-SE"/>
        </w:rPr>
        <w:t>enable</w:t>
      </w:r>
      <w:r>
        <w:rPr>
          <w:i/>
          <w:lang w:eastAsia="sv-SE"/>
        </w:rPr>
        <w:t>s</w:t>
      </w:r>
      <w:r w:rsidRPr="004256BC">
        <w:rPr>
          <w:i/>
          <w:szCs w:val="24"/>
        </w:rPr>
        <w:t xml:space="preserve"> </w:t>
      </w:r>
      <w:r w:rsidRPr="004256BC">
        <w:rPr>
          <w:i/>
          <w:szCs w:val="22"/>
        </w:rPr>
        <w:t>advanced beam-based schemes</w:t>
      </w:r>
      <w:r>
        <w:rPr>
          <w:i/>
          <w:szCs w:val="22"/>
        </w:rPr>
        <w:t xml:space="preserve"> for </w:t>
      </w:r>
      <w:r w:rsidR="00A95A8E">
        <w:rPr>
          <w:i/>
          <w:szCs w:val="22"/>
        </w:rPr>
        <w:t xml:space="preserve">broadcast and </w:t>
      </w:r>
      <w:r>
        <w:rPr>
          <w:i/>
          <w:szCs w:val="22"/>
        </w:rPr>
        <w:t>system information delivery</w:t>
      </w:r>
      <w:r w:rsidRPr="004256BC">
        <w:rPr>
          <w:i/>
          <w:lang w:eastAsia="sv-SE"/>
        </w:rPr>
        <w:t>.</w:t>
      </w:r>
    </w:p>
    <w:p w14:paraId="7A00C370" w14:textId="75196115" w:rsidR="00FE573D" w:rsidRDefault="00FE573D" w:rsidP="00FE573D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4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NR-PBCH contents may include at least SFN, </w:t>
      </w:r>
      <w:r w:rsidRPr="00B043D0">
        <w:rPr>
          <w:rFonts w:eastAsia="MS Mincho"/>
          <w:i/>
          <w:lang w:val="en-US" w:eastAsia="ja-JP"/>
        </w:rPr>
        <w:t>configuration information for the remaining minimum system information</w:t>
      </w:r>
      <w:r>
        <w:rPr>
          <w:rFonts w:eastAsia="MS Mincho"/>
          <w:i/>
          <w:lang w:val="en-US" w:eastAsia="ja-JP"/>
        </w:rPr>
        <w:t xml:space="preserve"> transmission,</w:t>
      </w:r>
      <w:r>
        <w:rPr>
          <w:i/>
          <w:lang w:eastAsia="sv-SE"/>
        </w:rPr>
        <w:t xml:space="preserve"> and CRC.</w:t>
      </w:r>
    </w:p>
    <w:p w14:paraId="17F01710" w14:textId="77777777" w:rsidR="00E6221E" w:rsidRPr="008E759F" w:rsidRDefault="00E6221E" w:rsidP="00E6221E">
      <w:pPr>
        <w:rPr>
          <w:i/>
        </w:rPr>
      </w:pPr>
    </w:p>
    <w:p w14:paraId="70B17556" w14:textId="77777777" w:rsidR="00E6221E" w:rsidRPr="00077CF3" w:rsidRDefault="00E6221E" w:rsidP="00E6221E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62EF4ABE" w14:textId="77777777" w:rsidR="00E6221E" w:rsidRDefault="00E6221E" w:rsidP="00E6221E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3" w:name="_Ref471649889"/>
      <w:bookmarkStart w:id="4" w:name="_Ref471598259"/>
      <w:bookmarkStart w:id="5" w:name="_Ref458702645"/>
      <w:r w:rsidRPr="00BC3E32">
        <w:t>Chairman’s Notes, 3GPP TSG-RAN WG1 #85, 23rd – 27th May 2016, Nanjing, China</w:t>
      </w:r>
      <w:bookmarkEnd w:id="3"/>
    </w:p>
    <w:p w14:paraId="2BA8B3E3" w14:textId="1D65489D" w:rsidR="00E6221E" w:rsidRDefault="00E6221E" w:rsidP="00E6221E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6" w:name="_Ref473842049"/>
      <w:bookmarkEnd w:id="4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6"/>
    </w:p>
    <w:p w14:paraId="519F7B50" w14:textId="1BCFA5FB" w:rsidR="00A60E7F" w:rsidRDefault="00A60E7F" w:rsidP="00E6221E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7" w:name="_Ref478074122"/>
      <w:r w:rsidRPr="00BC3E32">
        <w:t>Chairm</w:t>
      </w:r>
      <w:r>
        <w:t>an’s Notes, 3GPP TSG-RAN WG1 #88, 13th – 17th February 2016, Athens</w:t>
      </w:r>
      <w:r w:rsidRPr="00BC3E32">
        <w:t xml:space="preserve">, </w:t>
      </w:r>
      <w:r>
        <w:t>Greece</w:t>
      </w:r>
      <w:bookmarkEnd w:id="7"/>
    </w:p>
    <w:p w14:paraId="0209CC48" w14:textId="77777777" w:rsidR="00E6221E" w:rsidRDefault="00E6221E" w:rsidP="00E6221E">
      <w:pPr>
        <w:pStyle w:val="Reference"/>
        <w:numPr>
          <w:ilvl w:val="0"/>
          <w:numId w:val="16"/>
        </w:numPr>
        <w:spacing w:after="0"/>
      </w:pPr>
      <w:bookmarkStart w:id="8" w:name="_Ref471744380"/>
      <w:bookmarkStart w:id="9" w:name="_Ref471744390"/>
      <w:bookmarkStart w:id="10" w:name="_Ref460871264"/>
      <w:bookmarkEnd w:id="5"/>
      <w:r w:rsidRPr="001950E1">
        <w:rPr>
          <w:szCs w:val="22"/>
        </w:rPr>
        <w:t>R1-</w:t>
      </w:r>
      <w:r w:rsidRPr="001950E1">
        <w:rPr>
          <w:szCs w:val="22"/>
          <w:lang w:val="en-US"/>
        </w:rPr>
        <w:t>16</w:t>
      </w:r>
      <w:r w:rsidRPr="001950E1">
        <w:rPr>
          <w:color w:val="000000"/>
          <w:szCs w:val="22"/>
        </w:rPr>
        <w:t>12630</w:t>
      </w:r>
      <w:r w:rsidRPr="001950E1">
        <w:rPr>
          <w:szCs w:val="22"/>
        </w:rPr>
        <w:t xml:space="preserve">, “Performance Evaluation for Beam Centric Design for Broadcast Channel”, </w:t>
      </w:r>
      <w:proofErr w:type="spellStart"/>
      <w:r w:rsidRPr="001950E1">
        <w:rPr>
          <w:szCs w:val="22"/>
        </w:rPr>
        <w:t>InterDigital</w:t>
      </w:r>
      <w:proofErr w:type="spellEnd"/>
      <w:r w:rsidRPr="003F7152">
        <w:t xml:space="preserve">, </w:t>
      </w:r>
      <w:r w:rsidRPr="005A0229">
        <w:rPr>
          <w:caps/>
        </w:rPr>
        <w:t>3GPP</w:t>
      </w:r>
      <w:r w:rsidRPr="003F7152">
        <w:t xml:space="preserve"> TSG-RAN WG1 Meeting #</w:t>
      </w:r>
      <w:r>
        <w:rPr>
          <w:szCs w:val="22"/>
        </w:rPr>
        <w:t>87</w:t>
      </w:r>
      <w:r w:rsidRPr="00E6522B">
        <w:rPr>
          <w:szCs w:val="22"/>
        </w:rPr>
        <w:t xml:space="preserve">, </w:t>
      </w:r>
      <w:r w:rsidRPr="00E6522B">
        <w:rPr>
          <w:szCs w:val="22"/>
          <w:lang w:val="en-US"/>
        </w:rPr>
        <w:t>Reno, USA</w:t>
      </w:r>
      <w:r>
        <w:rPr>
          <w:szCs w:val="22"/>
          <w:lang w:val="en-US"/>
        </w:rPr>
        <w:t>,</w:t>
      </w:r>
      <w:r w:rsidRPr="00E6522B">
        <w:rPr>
          <w:szCs w:val="22"/>
          <w:lang w:val="en-US"/>
        </w:rPr>
        <w:t xml:space="preserve"> November </w:t>
      </w:r>
      <w:r>
        <w:rPr>
          <w:szCs w:val="22"/>
          <w:lang w:val="en-US"/>
        </w:rPr>
        <w:t xml:space="preserve">14-18, </w:t>
      </w:r>
      <w:r w:rsidRPr="00E6522B">
        <w:rPr>
          <w:szCs w:val="22"/>
          <w:lang w:val="en-US"/>
        </w:rPr>
        <w:t>2016</w:t>
      </w:r>
      <w:bookmarkStart w:id="11" w:name="_Ref471760102"/>
      <w:bookmarkEnd w:id="8"/>
    </w:p>
    <w:p w14:paraId="4CEE9E34" w14:textId="77777777" w:rsidR="00E6221E" w:rsidRDefault="00E6221E" w:rsidP="00E6221E">
      <w:pPr>
        <w:pStyle w:val="Reference"/>
        <w:numPr>
          <w:ilvl w:val="0"/>
          <w:numId w:val="16"/>
        </w:numPr>
        <w:spacing w:after="0"/>
      </w:pPr>
      <w:r w:rsidRPr="008B3002">
        <w:rPr>
          <w:szCs w:val="22"/>
        </w:rPr>
        <w:t>R1-16</w:t>
      </w:r>
      <w:r w:rsidRPr="008B3002">
        <w:rPr>
          <w:rFonts w:cs="Arial"/>
          <w:color w:val="000000"/>
          <w:szCs w:val="22"/>
        </w:rPr>
        <w:t>12631</w:t>
      </w:r>
      <w:r w:rsidRPr="008B3002">
        <w:rPr>
          <w:szCs w:val="22"/>
        </w:rPr>
        <w:t xml:space="preserve">, “Performance Evaluation for Hierarchical Initial Access Design”, </w:t>
      </w:r>
      <w:proofErr w:type="spellStart"/>
      <w:r w:rsidRPr="008B3002">
        <w:rPr>
          <w:szCs w:val="22"/>
        </w:rPr>
        <w:t>InterDigital</w:t>
      </w:r>
      <w:proofErr w:type="spellEnd"/>
      <w:r w:rsidRPr="008B3002">
        <w:rPr>
          <w:szCs w:val="22"/>
        </w:rPr>
        <w:t>, 3GPP TSG-RAN WG1 Meeting</w:t>
      </w:r>
      <w:r>
        <w:t xml:space="preserve"> #87, Reno, USA, </w:t>
      </w:r>
      <w:r w:rsidRPr="008B3002">
        <w:rPr>
          <w:szCs w:val="22"/>
          <w:lang w:val="en-US"/>
        </w:rPr>
        <w:t xml:space="preserve">November 14-18, </w:t>
      </w:r>
      <w:r>
        <w:t>2016</w:t>
      </w:r>
      <w:bookmarkEnd w:id="9"/>
      <w:bookmarkEnd w:id="10"/>
      <w:bookmarkEnd w:id="11"/>
    </w:p>
    <w:sectPr w:rsidR="00E6221E" w:rsidSect="00D55085"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E35E6" w14:textId="77777777" w:rsidR="005973FF" w:rsidRDefault="005973FF">
      <w:r>
        <w:separator/>
      </w:r>
    </w:p>
  </w:endnote>
  <w:endnote w:type="continuationSeparator" w:id="0">
    <w:p w14:paraId="54BFEAB4" w14:textId="77777777" w:rsidR="005973FF" w:rsidRDefault="005973FF">
      <w:r>
        <w:continuationSeparator/>
      </w:r>
    </w:p>
  </w:endnote>
  <w:endnote w:type="continuationNotice" w:id="1">
    <w:p w14:paraId="361B9E65" w14:textId="77777777" w:rsidR="005973FF" w:rsidRDefault="005973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5C56B258" w:rsidR="00F86EE3" w:rsidRDefault="00F86EE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05A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05A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9EECB" w14:textId="77777777" w:rsidR="005973FF" w:rsidRDefault="005973FF">
      <w:r>
        <w:separator/>
      </w:r>
    </w:p>
  </w:footnote>
  <w:footnote w:type="continuationSeparator" w:id="0">
    <w:p w14:paraId="227012B4" w14:textId="77777777" w:rsidR="005973FF" w:rsidRDefault="005973FF">
      <w:r>
        <w:continuationSeparator/>
      </w:r>
    </w:p>
  </w:footnote>
  <w:footnote w:type="continuationNotice" w:id="1">
    <w:p w14:paraId="148110A1" w14:textId="77777777" w:rsidR="005973FF" w:rsidRDefault="005973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109"/>
    <w:multiLevelType w:val="hybridMultilevel"/>
    <w:tmpl w:val="BC20C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715583"/>
    <w:multiLevelType w:val="hybridMultilevel"/>
    <w:tmpl w:val="B7DAD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83B80"/>
    <w:multiLevelType w:val="hybridMultilevel"/>
    <w:tmpl w:val="C4380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66FFE"/>
    <w:multiLevelType w:val="hybridMultilevel"/>
    <w:tmpl w:val="442A7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0B37E4"/>
    <w:multiLevelType w:val="hybridMultilevel"/>
    <w:tmpl w:val="ABA2E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84451"/>
    <w:multiLevelType w:val="hybridMultilevel"/>
    <w:tmpl w:val="117AC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D5CA1"/>
    <w:multiLevelType w:val="hybridMultilevel"/>
    <w:tmpl w:val="32AA1AA8"/>
    <w:lvl w:ilvl="0" w:tplc="6FAEF67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66433"/>
    <w:multiLevelType w:val="hybridMultilevel"/>
    <w:tmpl w:val="93B40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A1687"/>
    <w:multiLevelType w:val="hybridMultilevel"/>
    <w:tmpl w:val="F412F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F7D63"/>
    <w:multiLevelType w:val="hybridMultilevel"/>
    <w:tmpl w:val="1D082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801C1"/>
    <w:multiLevelType w:val="hybridMultilevel"/>
    <w:tmpl w:val="E0F83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D2DB1"/>
    <w:multiLevelType w:val="hybridMultilevel"/>
    <w:tmpl w:val="1E76F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9"/>
  </w:num>
  <w:num w:numId="8">
    <w:abstractNumId w:val="14"/>
  </w:num>
  <w:num w:numId="9">
    <w:abstractNumId w:val="37"/>
  </w:num>
  <w:num w:numId="10">
    <w:abstractNumId w:val="8"/>
  </w:num>
  <w:num w:numId="11">
    <w:abstractNumId w:val="5"/>
  </w:num>
  <w:num w:numId="12">
    <w:abstractNumId w:val="23"/>
  </w:num>
  <w:num w:numId="13">
    <w:abstractNumId w:val="31"/>
  </w:num>
  <w:num w:numId="14">
    <w:abstractNumId w:val="6"/>
  </w:num>
  <w:num w:numId="15">
    <w:abstractNumId w:val="1"/>
  </w:num>
  <w:num w:numId="16">
    <w:abstractNumId w:val="15"/>
  </w:num>
  <w:num w:numId="17">
    <w:abstractNumId w:val="35"/>
  </w:num>
  <w:num w:numId="18">
    <w:abstractNumId w:val="33"/>
  </w:num>
  <w:num w:numId="19">
    <w:abstractNumId w:val="11"/>
  </w:num>
  <w:num w:numId="20">
    <w:abstractNumId w:val="7"/>
  </w:num>
  <w:num w:numId="21">
    <w:abstractNumId w:val="25"/>
  </w:num>
  <w:num w:numId="22">
    <w:abstractNumId w:val="10"/>
  </w:num>
  <w:num w:numId="23">
    <w:abstractNumId w:val="1"/>
    <w:lvlOverride w:ilvl="0">
      <w:startOverride w:val="1"/>
    </w:lvlOverride>
    <w:lvlOverride w:ilvl="1">
      <w:startOverride w:val="2"/>
    </w:lvlOverride>
  </w:num>
  <w:num w:numId="24">
    <w:abstractNumId w:val="19"/>
  </w:num>
  <w:num w:numId="25">
    <w:abstractNumId w:val="9"/>
  </w:num>
  <w:num w:numId="26">
    <w:abstractNumId w:val="18"/>
  </w:num>
  <w:num w:numId="27">
    <w:abstractNumId w:val="22"/>
  </w:num>
  <w:num w:numId="28">
    <w:abstractNumId w:val="32"/>
  </w:num>
  <w:num w:numId="29">
    <w:abstractNumId w:val="21"/>
  </w:num>
  <w:num w:numId="30">
    <w:abstractNumId w:val="3"/>
  </w:num>
  <w:num w:numId="31">
    <w:abstractNumId w:val="36"/>
  </w:num>
  <w:num w:numId="32">
    <w:abstractNumId w:val="4"/>
  </w:num>
  <w:num w:numId="33">
    <w:abstractNumId w:val="34"/>
  </w:num>
  <w:num w:numId="34">
    <w:abstractNumId w:val="2"/>
  </w:num>
  <w:num w:numId="35">
    <w:abstractNumId w:val="27"/>
  </w:num>
  <w:num w:numId="36">
    <w:abstractNumId w:val="24"/>
  </w:num>
  <w:num w:numId="37">
    <w:abstractNumId w:val="28"/>
  </w:num>
  <w:num w:numId="38">
    <w:abstractNumId w:val="0"/>
  </w:num>
  <w:num w:numId="39">
    <w:abstractNumId w:val="12"/>
  </w:num>
  <w:num w:numId="40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5875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5AA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6A5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64E6"/>
    <w:rsid w:val="000C6F9D"/>
    <w:rsid w:val="000C7FC8"/>
    <w:rsid w:val="000D0D07"/>
    <w:rsid w:val="000D162D"/>
    <w:rsid w:val="000D27AC"/>
    <w:rsid w:val="000D2F63"/>
    <w:rsid w:val="000D4797"/>
    <w:rsid w:val="000D4B5A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136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194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E02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378"/>
    <w:rsid w:val="00145B01"/>
    <w:rsid w:val="00146904"/>
    <w:rsid w:val="00146964"/>
    <w:rsid w:val="00146989"/>
    <w:rsid w:val="00147A09"/>
    <w:rsid w:val="00147BDE"/>
    <w:rsid w:val="00147D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5F87"/>
    <w:rsid w:val="0016660C"/>
    <w:rsid w:val="001669BD"/>
    <w:rsid w:val="0016726A"/>
    <w:rsid w:val="001711A9"/>
    <w:rsid w:val="00171478"/>
    <w:rsid w:val="001718A1"/>
    <w:rsid w:val="00171FAE"/>
    <w:rsid w:val="001735B9"/>
    <w:rsid w:val="001739D7"/>
    <w:rsid w:val="00173A8E"/>
    <w:rsid w:val="0017437B"/>
    <w:rsid w:val="001747A2"/>
    <w:rsid w:val="00174FE7"/>
    <w:rsid w:val="001750CB"/>
    <w:rsid w:val="001753D9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6FC3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162"/>
    <w:rsid w:val="001A2564"/>
    <w:rsid w:val="001A26FB"/>
    <w:rsid w:val="001A2854"/>
    <w:rsid w:val="001A3076"/>
    <w:rsid w:val="001A37F3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BD9"/>
    <w:rsid w:val="001D4CB3"/>
    <w:rsid w:val="001D4EE6"/>
    <w:rsid w:val="001D51BA"/>
    <w:rsid w:val="001D526E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7BB"/>
    <w:rsid w:val="001E0B68"/>
    <w:rsid w:val="001E217E"/>
    <w:rsid w:val="001E23E4"/>
    <w:rsid w:val="001E2AD7"/>
    <w:rsid w:val="001E3F06"/>
    <w:rsid w:val="001E4750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389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993"/>
    <w:rsid w:val="00225C54"/>
    <w:rsid w:val="00226404"/>
    <w:rsid w:val="00226BE1"/>
    <w:rsid w:val="00227027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12C"/>
    <w:rsid w:val="00236493"/>
    <w:rsid w:val="00236ED3"/>
    <w:rsid w:val="00237918"/>
    <w:rsid w:val="002413CC"/>
    <w:rsid w:val="00241559"/>
    <w:rsid w:val="00242362"/>
    <w:rsid w:val="0024267E"/>
    <w:rsid w:val="002426E0"/>
    <w:rsid w:val="00242D9F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1E63"/>
    <w:rsid w:val="0025243C"/>
    <w:rsid w:val="002536A0"/>
    <w:rsid w:val="002541A5"/>
    <w:rsid w:val="0025555E"/>
    <w:rsid w:val="00255D36"/>
    <w:rsid w:val="00257543"/>
    <w:rsid w:val="002577E6"/>
    <w:rsid w:val="00260656"/>
    <w:rsid w:val="00260A05"/>
    <w:rsid w:val="002611D6"/>
    <w:rsid w:val="002612EF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106"/>
    <w:rsid w:val="00266214"/>
    <w:rsid w:val="00267A3C"/>
    <w:rsid w:val="00267C83"/>
    <w:rsid w:val="00270F77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751"/>
    <w:rsid w:val="00280E8F"/>
    <w:rsid w:val="00281605"/>
    <w:rsid w:val="00281977"/>
    <w:rsid w:val="002819A4"/>
    <w:rsid w:val="00281C9B"/>
    <w:rsid w:val="002820A8"/>
    <w:rsid w:val="002821B7"/>
    <w:rsid w:val="00282644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B6"/>
    <w:rsid w:val="002B6D00"/>
    <w:rsid w:val="002B6FA2"/>
    <w:rsid w:val="002B707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3814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699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2B0"/>
    <w:rsid w:val="002F07A4"/>
    <w:rsid w:val="002F2771"/>
    <w:rsid w:val="002F2F73"/>
    <w:rsid w:val="002F37A9"/>
    <w:rsid w:val="002F498B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5555"/>
    <w:rsid w:val="0030704D"/>
    <w:rsid w:val="00307A45"/>
    <w:rsid w:val="00307BA1"/>
    <w:rsid w:val="00311702"/>
    <w:rsid w:val="00311E82"/>
    <w:rsid w:val="003124BA"/>
    <w:rsid w:val="00312C0A"/>
    <w:rsid w:val="00313FD6"/>
    <w:rsid w:val="0031430B"/>
    <w:rsid w:val="003143BD"/>
    <w:rsid w:val="003153C1"/>
    <w:rsid w:val="00317805"/>
    <w:rsid w:val="00317899"/>
    <w:rsid w:val="00320177"/>
    <w:rsid w:val="003203ED"/>
    <w:rsid w:val="00320B34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A5E"/>
    <w:rsid w:val="00342B47"/>
    <w:rsid w:val="00342BD7"/>
    <w:rsid w:val="00343C63"/>
    <w:rsid w:val="0034447A"/>
    <w:rsid w:val="00346279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3A2A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1DF"/>
    <w:rsid w:val="00372AAF"/>
    <w:rsid w:val="00373969"/>
    <w:rsid w:val="00373B2B"/>
    <w:rsid w:val="003742AC"/>
    <w:rsid w:val="003744CE"/>
    <w:rsid w:val="00374F8B"/>
    <w:rsid w:val="00375719"/>
    <w:rsid w:val="0037642A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A89"/>
    <w:rsid w:val="003A6BAC"/>
    <w:rsid w:val="003A6BE0"/>
    <w:rsid w:val="003A722F"/>
    <w:rsid w:val="003A7D5E"/>
    <w:rsid w:val="003A7EF3"/>
    <w:rsid w:val="003B055B"/>
    <w:rsid w:val="003B0669"/>
    <w:rsid w:val="003B09C2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B0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627"/>
    <w:rsid w:val="004028A6"/>
    <w:rsid w:val="00402E2B"/>
    <w:rsid w:val="00403C08"/>
    <w:rsid w:val="004040C0"/>
    <w:rsid w:val="0040512B"/>
    <w:rsid w:val="00405CA5"/>
    <w:rsid w:val="00406147"/>
    <w:rsid w:val="00406620"/>
    <w:rsid w:val="0040686F"/>
    <w:rsid w:val="00406A49"/>
    <w:rsid w:val="00406BA2"/>
    <w:rsid w:val="00406C60"/>
    <w:rsid w:val="00406D09"/>
    <w:rsid w:val="00407C29"/>
    <w:rsid w:val="00407CD3"/>
    <w:rsid w:val="00410134"/>
    <w:rsid w:val="0041078A"/>
    <w:rsid w:val="004107CB"/>
    <w:rsid w:val="00410B72"/>
    <w:rsid w:val="00410C9B"/>
    <w:rsid w:val="00410F18"/>
    <w:rsid w:val="00411B1A"/>
    <w:rsid w:val="0041258E"/>
    <w:rsid w:val="0041263E"/>
    <w:rsid w:val="004131EA"/>
    <w:rsid w:val="0041384A"/>
    <w:rsid w:val="00413AAC"/>
    <w:rsid w:val="00413D64"/>
    <w:rsid w:val="00414AB1"/>
    <w:rsid w:val="00414C64"/>
    <w:rsid w:val="00415E8A"/>
    <w:rsid w:val="00416DDF"/>
    <w:rsid w:val="00416EC3"/>
    <w:rsid w:val="00420230"/>
    <w:rsid w:val="0042056F"/>
    <w:rsid w:val="00420A99"/>
    <w:rsid w:val="00421105"/>
    <w:rsid w:val="00421616"/>
    <w:rsid w:val="0042167F"/>
    <w:rsid w:val="00421F66"/>
    <w:rsid w:val="00422D12"/>
    <w:rsid w:val="00423383"/>
    <w:rsid w:val="004234DB"/>
    <w:rsid w:val="004234E7"/>
    <w:rsid w:val="00423A90"/>
    <w:rsid w:val="00423AAA"/>
    <w:rsid w:val="00423AC6"/>
    <w:rsid w:val="004242F4"/>
    <w:rsid w:val="00424A05"/>
    <w:rsid w:val="004251E3"/>
    <w:rsid w:val="004256BC"/>
    <w:rsid w:val="00425A2C"/>
    <w:rsid w:val="00425A2E"/>
    <w:rsid w:val="00425B68"/>
    <w:rsid w:val="0042601B"/>
    <w:rsid w:val="0042614B"/>
    <w:rsid w:val="00426910"/>
    <w:rsid w:val="00426A23"/>
    <w:rsid w:val="00426ADD"/>
    <w:rsid w:val="00427248"/>
    <w:rsid w:val="00427772"/>
    <w:rsid w:val="004319AA"/>
    <w:rsid w:val="00431A9F"/>
    <w:rsid w:val="00432786"/>
    <w:rsid w:val="004328D6"/>
    <w:rsid w:val="0043299F"/>
    <w:rsid w:val="00432F94"/>
    <w:rsid w:val="00433658"/>
    <w:rsid w:val="00433752"/>
    <w:rsid w:val="00433CB2"/>
    <w:rsid w:val="004345C8"/>
    <w:rsid w:val="0043469C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48"/>
    <w:rsid w:val="004459C8"/>
    <w:rsid w:val="00446488"/>
    <w:rsid w:val="00446A99"/>
    <w:rsid w:val="00446E6D"/>
    <w:rsid w:val="0044705A"/>
    <w:rsid w:val="004475BC"/>
    <w:rsid w:val="00447BC3"/>
    <w:rsid w:val="00450214"/>
    <w:rsid w:val="00450677"/>
    <w:rsid w:val="00450E98"/>
    <w:rsid w:val="004517AA"/>
    <w:rsid w:val="00452CAC"/>
    <w:rsid w:val="00452DF3"/>
    <w:rsid w:val="0045334A"/>
    <w:rsid w:val="00453980"/>
    <w:rsid w:val="004545AE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BBB"/>
    <w:rsid w:val="00460D15"/>
    <w:rsid w:val="00460F3F"/>
    <w:rsid w:val="004616E7"/>
    <w:rsid w:val="00461892"/>
    <w:rsid w:val="00462C36"/>
    <w:rsid w:val="0046305D"/>
    <w:rsid w:val="0046493F"/>
    <w:rsid w:val="004661B2"/>
    <w:rsid w:val="004669E2"/>
    <w:rsid w:val="00466F5E"/>
    <w:rsid w:val="00466FFC"/>
    <w:rsid w:val="00470334"/>
    <w:rsid w:val="00470A88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363"/>
    <w:rsid w:val="00484787"/>
    <w:rsid w:val="00485017"/>
    <w:rsid w:val="0048579F"/>
    <w:rsid w:val="00485B50"/>
    <w:rsid w:val="0048634B"/>
    <w:rsid w:val="00486739"/>
    <w:rsid w:val="004869CC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69A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6CCA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AA1"/>
    <w:rsid w:val="004C3B35"/>
    <w:rsid w:val="004C3C55"/>
    <w:rsid w:val="004C4662"/>
    <w:rsid w:val="004C5180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B1B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621"/>
    <w:rsid w:val="004E6C03"/>
    <w:rsid w:val="004E76F4"/>
    <w:rsid w:val="004E7873"/>
    <w:rsid w:val="004E7EB2"/>
    <w:rsid w:val="004F0445"/>
    <w:rsid w:val="004F04B2"/>
    <w:rsid w:val="004F0B6C"/>
    <w:rsid w:val="004F19EB"/>
    <w:rsid w:val="004F2078"/>
    <w:rsid w:val="004F27D0"/>
    <w:rsid w:val="004F30B7"/>
    <w:rsid w:val="004F4DA3"/>
    <w:rsid w:val="004F53E9"/>
    <w:rsid w:val="004F550B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95E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24C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4E8B"/>
    <w:rsid w:val="00555048"/>
    <w:rsid w:val="0055688F"/>
    <w:rsid w:val="005574AF"/>
    <w:rsid w:val="005577C0"/>
    <w:rsid w:val="00560C31"/>
    <w:rsid w:val="0056121F"/>
    <w:rsid w:val="0056193B"/>
    <w:rsid w:val="0056283A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74F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3FC0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561"/>
    <w:rsid w:val="00582666"/>
    <w:rsid w:val="00582809"/>
    <w:rsid w:val="00583F8C"/>
    <w:rsid w:val="00585C6A"/>
    <w:rsid w:val="00586023"/>
    <w:rsid w:val="00586151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3FF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3DA0"/>
    <w:rsid w:val="005B4C4E"/>
    <w:rsid w:val="005B4F4D"/>
    <w:rsid w:val="005B5151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AC4"/>
    <w:rsid w:val="005C7D19"/>
    <w:rsid w:val="005D030D"/>
    <w:rsid w:val="005D1602"/>
    <w:rsid w:val="005D28DF"/>
    <w:rsid w:val="005D2D53"/>
    <w:rsid w:val="005D32AE"/>
    <w:rsid w:val="005D4A2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612E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5BD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2377"/>
    <w:rsid w:val="00613257"/>
    <w:rsid w:val="00614994"/>
    <w:rsid w:val="006151D2"/>
    <w:rsid w:val="00615318"/>
    <w:rsid w:val="006158E2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1B89"/>
    <w:rsid w:val="00632043"/>
    <w:rsid w:val="0063284C"/>
    <w:rsid w:val="00632BD0"/>
    <w:rsid w:val="00633697"/>
    <w:rsid w:val="00634BF5"/>
    <w:rsid w:val="00634EEA"/>
    <w:rsid w:val="0063502E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F10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036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2AB0"/>
    <w:rsid w:val="006634B9"/>
    <w:rsid w:val="006634E6"/>
    <w:rsid w:val="006635AD"/>
    <w:rsid w:val="0066393C"/>
    <w:rsid w:val="006639FE"/>
    <w:rsid w:val="00663AEB"/>
    <w:rsid w:val="006643AB"/>
    <w:rsid w:val="0066472B"/>
    <w:rsid w:val="00664E1D"/>
    <w:rsid w:val="0066551C"/>
    <w:rsid w:val="006655EE"/>
    <w:rsid w:val="00666898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00F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66"/>
    <w:rsid w:val="006867A6"/>
    <w:rsid w:val="00686917"/>
    <w:rsid w:val="006874C8"/>
    <w:rsid w:val="006878E0"/>
    <w:rsid w:val="00687DD9"/>
    <w:rsid w:val="00690086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3F5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B19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256"/>
    <w:rsid w:val="006C32A3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3DD"/>
    <w:rsid w:val="006D0AF4"/>
    <w:rsid w:val="006D0EF3"/>
    <w:rsid w:val="006D139D"/>
    <w:rsid w:val="006D1544"/>
    <w:rsid w:val="006D305F"/>
    <w:rsid w:val="006D3446"/>
    <w:rsid w:val="006D351A"/>
    <w:rsid w:val="006D4C5B"/>
    <w:rsid w:val="006D52DF"/>
    <w:rsid w:val="006D5722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99"/>
    <w:rsid w:val="006F341D"/>
    <w:rsid w:val="006F3B3A"/>
    <w:rsid w:val="006F43CD"/>
    <w:rsid w:val="006F487D"/>
    <w:rsid w:val="006F49E6"/>
    <w:rsid w:val="006F58D4"/>
    <w:rsid w:val="006F5952"/>
    <w:rsid w:val="006F5C9A"/>
    <w:rsid w:val="006F5CAA"/>
    <w:rsid w:val="006F5EDD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459"/>
    <w:rsid w:val="00720CB6"/>
    <w:rsid w:val="00721E95"/>
    <w:rsid w:val="00723001"/>
    <w:rsid w:val="0072456D"/>
    <w:rsid w:val="007245A0"/>
    <w:rsid w:val="00724649"/>
    <w:rsid w:val="00724AE1"/>
    <w:rsid w:val="00725161"/>
    <w:rsid w:val="00725300"/>
    <w:rsid w:val="00725B07"/>
    <w:rsid w:val="007263A7"/>
    <w:rsid w:val="00726682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5D7"/>
    <w:rsid w:val="0073580E"/>
    <w:rsid w:val="007358C2"/>
    <w:rsid w:val="00736143"/>
    <w:rsid w:val="007362A6"/>
    <w:rsid w:val="007362DB"/>
    <w:rsid w:val="00736AA2"/>
    <w:rsid w:val="00736D7D"/>
    <w:rsid w:val="00737203"/>
    <w:rsid w:val="007374F9"/>
    <w:rsid w:val="00737564"/>
    <w:rsid w:val="0074063A"/>
    <w:rsid w:val="00740E58"/>
    <w:rsid w:val="00741368"/>
    <w:rsid w:val="00741DF4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4449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77471"/>
    <w:rsid w:val="007801C1"/>
    <w:rsid w:val="007801CE"/>
    <w:rsid w:val="007808CF"/>
    <w:rsid w:val="00780C3A"/>
    <w:rsid w:val="007812F3"/>
    <w:rsid w:val="0078177E"/>
    <w:rsid w:val="00782385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19D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2F9C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876"/>
    <w:rsid w:val="007B19EB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B7BD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A7"/>
    <w:rsid w:val="007D08CC"/>
    <w:rsid w:val="007D1E22"/>
    <w:rsid w:val="007D261C"/>
    <w:rsid w:val="007D28AC"/>
    <w:rsid w:val="007D3616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383"/>
    <w:rsid w:val="007F3E4E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C6F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0CF"/>
    <w:rsid w:val="0083391C"/>
    <w:rsid w:val="00834C82"/>
    <w:rsid w:val="008355BC"/>
    <w:rsid w:val="0083565C"/>
    <w:rsid w:val="00835837"/>
    <w:rsid w:val="008376AC"/>
    <w:rsid w:val="0083778B"/>
    <w:rsid w:val="00840308"/>
    <w:rsid w:val="00840375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131"/>
    <w:rsid w:val="00857C50"/>
    <w:rsid w:val="008601DF"/>
    <w:rsid w:val="0086099B"/>
    <w:rsid w:val="0086143D"/>
    <w:rsid w:val="00861B66"/>
    <w:rsid w:val="0086242F"/>
    <w:rsid w:val="00862B9A"/>
    <w:rsid w:val="00863537"/>
    <w:rsid w:val="0086383B"/>
    <w:rsid w:val="00863C5D"/>
    <w:rsid w:val="00863D38"/>
    <w:rsid w:val="0086425C"/>
    <w:rsid w:val="00864588"/>
    <w:rsid w:val="00864DC3"/>
    <w:rsid w:val="00865F3B"/>
    <w:rsid w:val="0086607D"/>
    <w:rsid w:val="008669E1"/>
    <w:rsid w:val="00866C3A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454D"/>
    <w:rsid w:val="00874F9D"/>
    <w:rsid w:val="008759A0"/>
    <w:rsid w:val="00875CD7"/>
    <w:rsid w:val="0087601D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11A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9F8"/>
    <w:rsid w:val="008D4FAD"/>
    <w:rsid w:val="008D517C"/>
    <w:rsid w:val="008D5DB0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2DFA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5F6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7E2"/>
    <w:rsid w:val="009148D2"/>
    <w:rsid w:val="00914AD8"/>
    <w:rsid w:val="00914BC0"/>
    <w:rsid w:val="00914CC7"/>
    <w:rsid w:val="009155B4"/>
    <w:rsid w:val="0091562B"/>
    <w:rsid w:val="00915778"/>
    <w:rsid w:val="00916079"/>
    <w:rsid w:val="009164BD"/>
    <w:rsid w:val="0091691E"/>
    <w:rsid w:val="00916FCC"/>
    <w:rsid w:val="00917191"/>
    <w:rsid w:val="009175DE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105"/>
    <w:rsid w:val="009237EC"/>
    <w:rsid w:val="00923BD4"/>
    <w:rsid w:val="0092533B"/>
    <w:rsid w:val="0092560F"/>
    <w:rsid w:val="00925878"/>
    <w:rsid w:val="00925CBD"/>
    <w:rsid w:val="00927AAE"/>
    <w:rsid w:val="009308EF"/>
    <w:rsid w:val="00931BD9"/>
    <w:rsid w:val="00932130"/>
    <w:rsid w:val="00932952"/>
    <w:rsid w:val="00933006"/>
    <w:rsid w:val="00933367"/>
    <w:rsid w:val="00933E80"/>
    <w:rsid w:val="00934396"/>
    <w:rsid w:val="009349BB"/>
    <w:rsid w:val="00935A28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4D03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B85"/>
    <w:rsid w:val="00991DD5"/>
    <w:rsid w:val="0099235B"/>
    <w:rsid w:val="009924CD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A09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AAF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7D7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920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1D1"/>
    <w:rsid w:val="009E47A3"/>
    <w:rsid w:val="009E5D88"/>
    <w:rsid w:val="009E602D"/>
    <w:rsid w:val="009E6AD5"/>
    <w:rsid w:val="009E7247"/>
    <w:rsid w:val="009E7CEA"/>
    <w:rsid w:val="009F00B1"/>
    <w:rsid w:val="009F0370"/>
    <w:rsid w:val="009F08F3"/>
    <w:rsid w:val="009F09EF"/>
    <w:rsid w:val="009F0A74"/>
    <w:rsid w:val="009F1A8F"/>
    <w:rsid w:val="009F1D8B"/>
    <w:rsid w:val="009F2089"/>
    <w:rsid w:val="009F2774"/>
    <w:rsid w:val="009F2AE7"/>
    <w:rsid w:val="009F2AF7"/>
    <w:rsid w:val="009F2B2C"/>
    <w:rsid w:val="009F2D27"/>
    <w:rsid w:val="009F2E03"/>
    <w:rsid w:val="009F344F"/>
    <w:rsid w:val="009F3B1B"/>
    <w:rsid w:val="009F753B"/>
    <w:rsid w:val="009F7811"/>
    <w:rsid w:val="009F7BDB"/>
    <w:rsid w:val="009F7C5C"/>
    <w:rsid w:val="009F7DAD"/>
    <w:rsid w:val="00A00254"/>
    <w:rsid w:val="00A0026D"/>
    <w:rsid w:val="00A0039D"/>
    <w:rsid w:val="00A00E39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4B8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BE4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A96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7F7"/>
    <w:rsid w:val="00A47A09"/>
    <w:rsid w:val="00A50156"/>
    <w:rsid w:val="00A50F41"/>
    <w:rsid w:val="00A5140E"/>
    <w:rsid w:val="00A51E06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904"/>
    <w:rsid w:val="00A55EE6"/>
    <w:rsid w:val="00A56674"/>
    <w:rsid w:val="00A601E5"/>
    <w:rsid w:val="00A60898"/>
    <w:rsid w:val="00A60DBF"/>
    <w:rsid w:val="00A60E7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3F6"/>
    <w:rsid w:val="00A66720"/>
    <w:rsid w:val="00A670EF"/>
    <w:rsid w:val="00A67D49"/>
    <w:rsid w:val="00A67E6C"/>
    <w:rsid w:val="00A709C3"/>
    <w:rsid w:val="00A71B99"/>
    <w:rsid w:val="00A71E0A"/>
    <w:rsid w:val="00A7246D"/>
    <w:rsid w:val="00A72E81"/>
    <w:rsid w:val="00A73989"/>
    <w:rsid w:val="00A739D0"/>
    <w:rsid w:val="00A73D7E"/>
    <w:rsid w:val="00A746CE"/>
    <w:rsid w:val="00A74EF1"/>
    <w:rsid w:val="00A74F7D"/>
    <w:rsid w:val="00A754EE"/>
    <w:rsid w:val="00A761D4"/>
    <w:rsid w:val="00A773F0"/>
    <w:rsid w:val="00A776B4"/>
    <w:rsid w:val="00A77EC4"/>
    <w:rsid w:val="00A80633"/>
    <w:rsid w:val="00A81391"/>
    <w:rsid w:val="00A82D0D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A8E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812"/>
    <w:rsid w:val="00AA2D9C"/>
    <w:rsid w:val="00AA3748"/>
    <w:rsid w:val="00AA3D6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3C8D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1A5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1D2E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92"/>
    <w:rsid w:val="00AE34E7"/>
    <w:rsid w:val="00AE39D2"/>
    <w:rsid w:val="00AE3D3C"/>
    <w:rsid w:val="00AE3FA0"/>
    <w:rsid w:val="00AE40E0"/>
    <w:rsid w:val="00AE4735"/>
    <w:rsid w:val="00AE4DBA"/>
    <w:rsid w:val="00AE4F07"/>
    <w:rsid w:val="00AE5783"/>
    <w:rsid w:val="00AE6249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AF7D5A"/>
    <w:rsid w:val="00B006FE"/>
    <w:rsid w:val="00B007CB"/>
    <w:rsid w:val="00B00A65"/>
    <w:rsid w:val="00B02AA9"/>
    <w:rsid w:val="00B02D81"/>
    <w:rsid w:val="00B02D93"/>
    <w:rsid w:val="00B02FA3"/>
    <w:rsid w:val="00B03281"/>
    <w:rsid w:val="00B03F1F"/>
    <w:rsid w:val="00B043D0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1CA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1A9"/>
    <w:rsid w:val="00B63658"/>
    <w:rsid w:val="00B63B96"/>
    <w:rsid w:val="00B63CEF"/>
    <w:rsid w:val="00B64A5E"/>
    <w:rsid w:val="00B656FF"/>
    <w:rsid w:val="00B66456"/>
    <w:rsid w:val="00B664C7"/>
    <w:rsid w:val="00B66F4E"/>
    <w:rsid w:val="00B67E96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42A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780"/>
    <w:rsid w:val="00BA4E8B"/>
    <w:rsid w:val="00BA5484"/>
    <w:rsid w:val="00BA56D2"/>
    <w:rsid w:val="00BA5887"/>
    <w:rsid w:val="00BA58F5"/>
    <w:rsid w:val="00BA70BB"/>
    <w:rsid w:val="00BA743E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6B63"/>
    <w:rsid w:val="00BD6BC1"/>
    <w:rsid w:val="00BD7DE3"/>
    <w:rsid w:val="00BE079A"/>
    <w:rsid w:val="00BE1234"/>
    <w:rsid w:val="00BE1583"/>
    <w:rsid w:val="00BE1C72"/>
    <w:rsid w:val="00BE1CD1"/>
    <w:rsid w:val="00BE260D"/>
    <w:rsid w:val="00BE26D7"/>
    <w:rsid w:val="00BE270A"/>
    <w:rsid w:val="00BE29A9"/>
    <w:rsid w:val="00BE2FA6"/>
    <w:rsid w:val="00BE333F"/>
    <w:rsid w:val="00BE35D4"/>
    <w:rsid w:val="00BE4265"/>
    <w:rsid w:val="00BE514C"/>
    <w:rsid w:val="00BE550C"/>
    <w:rsid w:val="00BE599E"/>
    <w:rsid w:val="00BE5CFC"/>
    <w:rsid w:val="00BE7406"/>
    <w:rsid w:val="00BE7603"/>
    <w:rsid w:val="00BE78D7"/>
    <w:rsid w:val="00BF17FD"/>
    <w:rsid w:val="00BF1EDF"/>
    <w:rsid w:val="00BF2FA5"/>
    <w:rsid w:val="00BF3279"/>
    <w:rsid w:val="00BF3F37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B1C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771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471C9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03A"/>
    <w:rsid w:val="00C76576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0D01"/>
    <w:rsid w:val="00C91176"/>
    <w:rsid w:val="00C921E9"/>
    <w:rsid w:val="00C929F7"/>
    <w:rsid w:val="00C93490"/>
    <w:rsid w:val="00C93BC6"/>
    <w:rsid w:val="00C93C4B"/>
    <w:rsid w:val="00C94083"/>
    <w:rsid w:val="00C94452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2F54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45B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44D"/>
    <w:rsid w:val="00CD15BB"/>
    <w:rsid w:val="00CD2ED1"/>
    <w:rsid w:val="00CD337B"/>
    <w:rsid w:val="00CD4195"/>
    <w:rsid w:val="00CD4CD9"/>
    <w:rsid w:val="00CD63B2"/>
    <w:rsid w:val="00CD652C"/>
    <w:rsid w:val="00CD6B8F"/>
    <w:rsid w:val="00CD6CA5"/>
    <w:rsid w:val="00CD6FCC"/>
    <w:rsid w:val="00CD7B72"/>
    <w:rsid w:val="00CE0744"/>
    <w:rsid w:val="00CE0956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061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078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58B5"/>
    <w:rsid w:val="00D35F34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176"/>
    <w:rsid w:val="00D42335"/>
    <w:rsid w:val="00D42E0E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4DC0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D1E"/>
    <w:rsid w:val="00D72120"/>
    <w:rsid w:val="00D721C5"/>
    <w:rsid w:val="00D722DE"/>
    <w:rsid w:val="00D730B0"/>
    <w:rsid w:val="00D73397"/>
    <w:rsid w:val="00D733FA"/>
    <w:rsid w:val="00D73412"/>
    <w:rsid w:val="00D7389E"/>
    <w:rsid w:val="00D74996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406"/>
    <w:rsid w:val="00D91802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2E"/>
    <w:rsid w:val="00DA6CFA"/>
    <w:rsid w:val="00DA70FE"/>
    <w:rsid w:val="00DA716E"/>
    <w:rsid w:val="00DB0292"/>
    <w:rsid w:val="00DB19A3"/>
    <w:rsid w:val="00DB27F9"/>
    <w:rsid w:val="00DB377D"/>
    <w:rsid w:val="00DB42EF"/>
    <w:rsid w:val="00DB50C5"/>
    <w:rsid w:val="00DB59AD"/>
    <w:rsid w:val="00DB6054"/>
    <w:rsid w:val="00DB64EE"/>
    <w:rsid w:val="00DB6E10"/>
    <w:rsid w:val="00DB6ED2"/>
    <w:rsid w:val="00DB6FD5"/>
    <w:rsid w:val="00DC0BB6"/>
    <w:rsid w:val="00DC112E"/>
    <w:rsid w:val="00DC2D0A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6C5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3DC"/>
    <w:rsid w:val="00DE3510"/>
    <w:rsid w:val="00DE35CB"/>
    <w:rsid w:val="00DE3B6E"/>
    <w:rsid w:val="00DE48BD"/>
    <w:rsid w:val="00DE4E89"/>
    <w:rsid w:val="00DE5608"/>
    <w:rsid w:val="00DE58D0"/>
    <w:rsid w:val="00DE602F"/>
    <w:rsid w:val="00DE654F"/>
    <w:rsid w:val="00DE6BFB"/>
    <w:rsid w:val="00DE745A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035E"/>
    <w:rsid w:val="00E013F8"/>
    <w:rsid w:val="00E01521"/>
    <w:rsid w:val="00E0203C"/>
    <w:rsid w:val="00E022FC"/>
    <w:rsid w:val="00E02F50"/>
    <w:rsid w:val="00E03C7E"/>
    <w:rsid w:val="00E04BB2"/>
    <w:rsid w:val="00E05500"/>
    <w:rsid w:val="00E060FC"/>
    <w:rsid w:val="00E07799"/>
    <w:rsid w:val="00E10403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27CBC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C4C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1E"/>
    <w:rsid w:val="00E622FB"/>
    <w:rsid w:val="00E62374"/>
    <w:rsid w:val="00E629CA"/>
    <w:rsid w:val="00E63838"/>
    <w:rsid w:val="00E64434"/>
    <w:rsid w:val="00E6485E"/>
    <w:rsid w:val="00E64D8B"/>
    <w:rsid w:val="00E64FFB"/>
    <w:rsid w:val="00E6515D"/>
    <w:rsid w:val="00E65502"/>
    <w:rsid w:val="00E66A77"/>
    <w:rsid w:val="00E66A97"/>
    <w:rsid w:val="00E67C51"/>
    <w:rsid w:val="00E67E5D"/>
    <w:rsid w:val="00E703CA"/>
    <w:rsid w:val="00E71515"/>
    <w:rsid w:val="00E7185D"/>
    <w:rsid w:val="00E71A10"/>
    <w:rsid w:val="00E71B86"/>
    <w:rsid w:val="00E72EFC"/>
    <w:rsid w:val="00E73353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E51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7DC"/>
    <w:rsid w:val="00E938CE"/>
    <w:rsid w:val="00E93D7F"/>
    <w:rsid w:val="00E93FFE"/>
    <w:rsid w:val="00E94F8A"/>
    <w:rsid w:val="00E96A1D"/>
    <w:rsid w:val="00E9708E"/>
    <w:rsid w:val="00E973CE"/>
    <w:rsid w:val="00E97A5B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2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2A90"/>
    <w:rsid w:val="00ED3808"/>
    <w:rsid w:val="00ED454D"/>
    <w:rsid w:val="00ED4AFA"/>
    <w:rsid w:val="00ED6160"/>
    <w:rsid w:val="00ED635F"/>
    <w:rsid w:val="00ED6BD6"/>
    <w:rsid w:val="00ED6E55"/>
    <w:rsid w:val="00ED78C9"/>
    <w:rsid w:val="00ED7D56"/>
    <w:rsid w:val="00EE0D13"/>
    <w:rsid w:val="00EE1F98"/>
    <w:rsid w:val="00EE280C"/>
    <w:rsid w:val="00EE28F5"/>
    <w:rsid w:val="00EE35AB"/>
    <w:rsid w:val="00EE38DC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4B5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CCB"/>
    <w:rsid w:val="00F05F99"/>
    <w:rsid w:val="00F0617C"/>
    <w:rsid w:val="00F061DF"/>
    <w:rsid w:val="00F06C67"/>
    <w:rsid w:val="00F06CB0"/>
    <w:rsid w:val="00F06DFD"/>
    <w:rsid w:val="00F071D1"/>
    <w:rsid w:val="00F07533"/>
    <w:rsid w:val="00F0776D"/>
    <w:rsid w:val="00F07F6E"/>
    <w:rsid w:val="00F07FE1"/>
    <w:rsid w:val="00F10336"/>
    <w:rsid w:val="00F10629"/>
    <w:rsid w:val="00F10CC8"/>
    <w:rsid w:val="00F110AC"/>
    <w:rsid w:val="00F11372"/>
    <w:rsid w:val="00F118C9"/>
    <w:rsid w:val="00F11C86"/>
    <w:rsid w:val="00F12093"/>
    <w:rsid w:val="00F131F6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809"/>
    <w:rsid w:val="00F32B09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82D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38B"/>
    <w:rsid w:val="00F66D9D"/>
    <w:rsid w:val="00F671A9"/>
    <w:rsid w:val="00F67E37"/>
    <w:rsid w:val="00F67F53"/>
    <w:rsid w:val="00F70104"/>
    <w:rsid w:val="00F703BE"/>
    <w:rsid w:val="00F71602"/>
    <w:rsid w:val="00F71F69"/>
    <w:rsid w:val="00F72681"/>
    <w:rsid w:val="00F72B72"/>
    <w:rsid w:val="00F73595"/>
    <w:rsid w:val="00F73A7E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81"/>
    <w:rsid w:val="00F82D94"/>
    <w:rsid w:val="00F82FBC"/>
    <w:rsid w:val="00F8345A"/>
    <w:rsid w:val="00F834CF"/>
    <w:rsid w:val="00F83535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5146"/>
    <w:rsid w:val="00F963B0"/>
    <w:rsid w:val="00F96985"/>
    <w:rsid w:val="00F96B5B"/>
    <w:rsid w:val="00F977DB"/>
    <w:rsid w:val="00F97838"/>
    <w:rsid w:val="00F97BFA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22C2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DB4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8D9"/>
    <w:rsid w:val="00FD096B"/>
    <w:rsid w:val="00FD0F09"/>
    <w:rsid w:val="00FD0FBA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D7D68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0E"/>
    <w:rsid w:val="00FE37D0"/>
    <w:rsid w:val="00FE48EB"/>
    <w:rsid w:val="00FE4C7B"/>
    <w:rsid w:val="00FE4D7E"/>
    <w:rsid w:val="00FE5659"/>
    <w:rsid w:val="00FE573D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A00E39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FE370E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13E346-834B-4948-ACC8-39A66CEFB9C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D2DDCA8-4DE5-45FD-87D2-EACE08E29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8575C14-8E07-4123-97D6-B9ACE7CF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217</TotalTime>
  <Pages>4</Pages>
  <Words>1647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R1-1705501 On System Information Delivery in NR</vt:lpstr>
    </vt:vector>
  </TitlesOfParts>
  <Manager/>
  <Company>InterDigital</Company>
  <LinksUpToDate>false</LinksUpToDate>
  <CharactersWithSpaces>11065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R1-1705501 On System Information Delivery in NR</dc:title>
  <dc:subject/>
  <dc:creator>InterDigital</dc:creator>
  <cp:keywords/>
  <dc:description/>
  <cp:lastModifiedBy>Pan, Kyle</cp:lastModifiedBy>
  <cp:revision>31</cp:revision>
  <cp:lastPrinted>2017-02-03T15:29:00Z</cp:lastPrinted>
  <dcterms:created xsi:type="dcterms:W3CDTF">2017-02-07T15:47:00Z</dcterms:created>
  <dcterms:modified xsi:type="dcterms:W3CDTF">2017-03-25T04:03:00Z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